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563DEC" w14:textId="449CEC98"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6E129A">
        <w:rPr>
          <w:rFonts w:ascii="Arial" w:eastAsia="MS Mincho" w:hAnsi="Arial" w:cs="Arial"/>
          <w:b/>
          <w:sz w:val="24"/>
          <w:szCs w:val="24"/>
          <w:lang w:eastAsia="ja-JP"/>
        </w:rPr>
        <w:t>8</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del w:id="0" w:author="Abbas Karaki" w:date="2024-11-20T14:06:00Z" w16du:dateUtc="2024-11-20T13:06:00Z">
        <w:r w:rsidR="008D05CF" w:rsidRPr="001C332D" w:rsidDel="00960354">
          <w:rPr>
            <w:rFonts w:ascii="Arial" w:eastAsia="MS Mincho" w:hAnsi="Arial" w:cs="Arial"/>
            <w:b/>
            <w:sz w:val="24"/>
            <w:szCs w:val="24"/>
            <w:lang w:eastAsia="ja-JP"/>
          </w:rPr>
          <w:delText>S1-</w:delText>
        </w:r>
        <w:r w:rsidR="008D05CF" w:rsidDel="00960354">
          <w:rPr>
            <w:rFonts w:ascii="Arial" w:eastAsia="MS Mincho" w:hAnsi="Arial" w:cs="Arial"/>
            <w:b/>
            <w:sz w:val="24"/>
            <w:szCs w:val="24"/>
            <w:lang w:eastAsia="ja-JP"/>
          </w:rPr>
          <w:delText>2</w:delText>
        </w:r>
        <w:r w:rsidR="003B27E1" w:rsidDel="00960354">
          <w:rPr>
            <w:rFonts w:ascii="Arial" w:eastAsia="MS Mincho" w:hAnsi="Arial" w:cs="Arial"/>
            <w:b/>
            <w:sz w:val="24"/>
            <w:szCs w:val="24"/>
            <w:lang w:eastAsia="ja-JP"/>
          </w:rPr>
          <w:delText>4</w:delText>
        </w:r>
      </w:del>
      <w:ins w:id="1" w:author="Abbas Karaki" w:date="2024-11-20T14:06:00Z" w16du:dateUtc="2024-11-20T13:06:00Z">
        <w:r w:rsidR="00960354" w:rsidRPr="00960354">
          <w:rPr>
            <w:rFonts w:ascii="Arial" w:eastAsia="MS Mincho" w:hAnsi="Arial" w:cs="Arial"/>
            <w:b/>
            <w:sz w:val="24"/>
            <w:szCs w:val="24"/>
            <w:lang w:eastAsia="ja-JP"/>
            <w:rPrChange w:id="2" w:author="Abbas Karaki" w:date="2024-11-20T14:06:00Z" w16du:dateUtc="2024-11-20T13:06:00Z">
              <w:rPr/>
            </w:rPrChange>
          </w:rPr>
          <w:fldChar w:fldCharType="begin"/>
        </w:r>
        <w:r w:rsidR="00960354" w:rsidRPr="00960354">
          <w:rPr>
            <w:rFonts w:ascii="Arial" w:eastAsia="MS Mincho" w:hAnsi="Arial" w:cs="Arial"/>
            <w:b/>
            <w:sz w:val="24"/>
            <w:szCs w:val="24"/>
            <w:lang w:eastAsia="ja-JP"/>
            <w:rPrChange w:id="3" w:author="Abbas Karaki" w:date="2024-11-20T14:06:00Z" w16du:dateUtc="2024-11-20T13:06:00Z">
              <w:rPr/>
            </w:rPrChange>
          </w:rPr>
          <w:instrText>HYPERLINK "C:\\Users\\akaraki\\Downloads\\docs\\S1-244568.zip"</w:instrText>
        </w:r>
        <w:r w:rsidR="00960354" w:rsidRPr="00A93E5E">
          <w:rPr>
            <w:rFonts w:ascii="Arial" w:eastAsia="MS Mincho" w:hAnsi="Arial" w:cs="Arial"/>
            <w:b/>
            <w:sz w:val="24"/>
            <w:szCs w:val="24"/>
            <w:lang w:eastAsia="ja-JP"/>
          </w:rPr>
        </w:r>
        <w:r w:rsidR="00960354" w:rsidRPr="00960354">
          <w:rPr>
            <w:rFonts w:ascii="Arial" w:eastAsia="MS Mincho" w:hAnsi="Arial" w:cs="Arial"/>
            <w:b/>
            <w:sz w:val="24"/>
            <w:szCs w:val="24"/>
            <w:lang w:eastAsia="ja-JP"/>
            <w:rPrChange w:id="4" w:author="Abbas Karaki" w:date="2024-11-20T14:06:00Z" w16du:dateUtc="2024-11-20T13:06:00Z">
              <w:rPr>
                <w:rStyle w:val="Hyperlink"/>
                <w:rFonts w:cs="Arial"/>
                <w:color w:val="auto"/>
              </w:rPr>
            </w:rPrChange>
          </w:rPr>
          <w:fldChar w:fldCharType="separate"/>
        </w:r>
        <w:r w:rsidR="00960354" w:rsidRPr="00960354">
          <w:rPr>
            <w:rFonts w:ascii="Arial" w:eastAsia="MS Mincho" w:hAnsi="Arial"/>
            <w:b/>
            <w:sz w:val="24"/>
            <w:szCs w:val="24"/>
            <w:lang w:eastAsia="ja-JP"/>
            <w:rPrChange w:id="5" w:author="Abbas Karaki" w:date="2024-11-20T14:06:00Z" w16du:dateUtc="2024-11-20T13:06:00Z">
              <w:rPr>
                <w:rStyle w:val="Hyperlink"/>
                <w:rFonts w:cs="Arial"/>
              </w:rPr>
            </w:rPrChange>
          </w:rPr>
          <w:t>S1-244568</w:t>
        </w:r>
        <w:r w:rsidR="00960354" w:rsidRPr="00960354">
          <w:rPr>
            <w:rFonts w:ascii="Arial" w:eastAsia="MS Mincho" w:hAnsi="Arial"/>
            <w:b/>
            <w:sz w:val="24"/>
            <w:szCs w:val="24"/>
            <w:lang w:eastAsia="ja-JP"/>
            <w:rPrChange w:id="6" w:author="Abbas Karaki" w:date="2024-11-20T14:06:00Z" w16du:dateUtc="2024-11-20T13:06:00Z">
              <w:rPr>
                <w:rStyle w:val="Hyperlink"/>
                <w:rFonts w:cs="Arial"/>
                <w:color w:val="auto"/>
              </w:rPr>
            </w:rPrChange>
          </w:rPr>
          <w:fldChar w:fldCharType="end"/>
        </w:r>
      </w:ins>
      <w:del w:id="7" w:author="Abbas Karaki" w:date="2024-11-07T14:50:00Z">
        <w:r w:rsidR="008D05CF" w:rsidRPr="001C332D" w:rsidDel="004E1439">
          <w:rPr>
            <w:rFonts w:ascii="Arial" w:eastAsia="MS Mincho" w:hAnsi="Arial" w:cs="Arial"/>
            <w:b/>
            <w:sz w:val="24"/>
            <w:szCs w:val="24"/>
            <w:lang w:eastAsia="ja-JP"/>
          </w:rPr>
          <w:delText>xxxx</w:delText>
        </w:r>
      </w:del>
    </w:p>
    <w:p w14:paraId="37928451" w14:textId="26128083" w:rsidR="008D05CF" w:rsidRPr="000D6532" w:rsidRDefault="006E129A" w:rsidP="008D05CF">
      <w:pPr>
        <w:pBdr>
          <w:bottom w:val="single" w:sz="4" w:space="1" w:color="auto"/>
        </w:pBdr>
        <w:tabs>
          <w:tab w:val="right" w:pos="9214"/>
        </w:tabs>
        <w:spacing w:after="0"/>
        <w:jc w:val="both"/>
        <w:rPr>
          <w:rFonts w:ascii="Arial" w:eastAsia="MS Mincho" w:hAnsi="Arial" w:cs="Arial"/>
          <w:b/>
          <w:sz w:val="24"/>
          <w:szCs w:val="24"/>
          <w:lang w:eastAsia="ja-JP"/>
        </w:rPr>
      </w:pPr>
      <w:r w:rsidRPr="006E129A">
        <w:rPr>
          <w:rFonts w:ascii="Arial" w:eastAsia="MS Mincho" w:hAnsi="Arial" w:cs="Arial"/>
          <w:b/>
          <w:sz w:val="24"/>
          <w:szCs w:val="24"/>
          <w:lang w:eastAsia="ja-JP"/>
        </w:rPr>
        <w:t>Orlando, Florida, USA, 18-22 November 2024</w:t>
      </w:r>
      <w:r w:rsidR="008D05CF" w:rsidRPr="001C332D">
        <w:rPr>
          <w:rFonts w:ascii="Arial" w:eastAsia="MS Mincho" w:hAnsi="Arial" w:cs="Arial"/>
          <w:b/>
          <w:sz w:val="24"/>
          <w:szCs w:val="24"/>
          <w:lang w:eastAsia="ja-JP"/>
        </w:rPr>
        <w:tab/>
      </w:r>
      <w:del w:id="8" w:author="Abbas Karaki" w:date="2024-11-08T13:47:00Z" w16du:dateUtc="2024-11-08T12:47:00Z">
        <w:r w:rsidR="008D05CF" w:rsidRPr="001C332D" w:rsidDel="00D850EF">
          <w:rPr>
            <w:rFonts w:ascii="Arial" w:eastAsia="MS Mincho" w:hAnsi="Arial" w:cs="Arial"/>
            <w:i/>
            <w:sz w:val="24"/>
            <w:szCs w:val="24"/>
            <w:lang w:eastAsia="ja-JP"/>
          </w:rPr>
          <w:delText>(</w:delText>
        </w:r>
      </w:del>
      <w:ins w:id="9" w:author="Abbas Karaki" w:date="2024-11-20T14:05:00Z" w16du:dateUtc="2024-11-20T13:05:00Z">
        <w:r w:rsidR="00960354">
          <w:rPr>
            <w:rFonts w:ascii="Arial" w:eastAsia="MS Mincho" w:hAnsi="Arial" w:cs="Arial"/>
            <w:i/>
            <w:sz w:val="24"/>
            <w:szCs w:val="24"/>
            <w:lang w:eastAsia="ja-JP"/>
          </w:rPr>
          <w:t>revision of S1</w:t>
        </w:r>
      </w:ins>
      <w:ins w:id="10" w:author="Abbas Karaki" w:date="2024-11-20T14:06:00Z" w16du:dateUtc="2024-11-20T13:06:00Z">
        <w:r w:rsidR="00960354">
          <w:rPr>
            <w:rFonts w:ascii="Arial" w:eastAsia="MS Mincho" w:hAnsi="Arial" w:cs="Arial"/>
            <w:i/>
            <w:sz w:val="24"/>
            <w:szCs w:val="24"/>
            <w:lang w:eastAsia="ja-JP"/>
          </w:rPr>
          <w:t>-244255</w:t>
        </w:r>
      </w:ins>
      <w:del w:id="11" w:author="Abbas Karaki" w:date="2024-11-08T13:47:00Z" w16du:dateUtc="2024-11-08T12:47:00Z">
        <w:r w:rsidR="008D05CF" w:rsidRPr="001C332D" w:rsidDel="00D850EF">
          <w:rPr>
            <w:rFonts w:ascii="Arial" w:eastAsia="MS Mincho" w:hAnsi="Arial" w:cs="Arial"/>
            <w:i/>
            <w:sz w:val="24"/>
            <w:szCs w:val="24"/>
            <w:lang w:eastAsia="ja-JP"/>
          </w:rPr>
          <w:delText>revision of S1-</w:delText>
        </w:r>
        <w:r w:rsidR="008D05CF" w:rsidDel="00D850EF">
          <w:rPr>
            <w:rFonts w:ascii="Arial" w:eastAsia="MS Mincho" w:hAnsi="Arial" w:cs="Arial"/>
            <w:i/>
            <w:sz w:val="24"/>
            <w:szCs w:val="24"/>
            <w:lang w:eastAsia="ja-JP"/>
          </w:rPr>
          <w:delText>2</w:delText>
        </w:r>
        <w:r w:rsidR="003B27E1" w:rsidDel="00D850EF">
          <w:rPr>
            <w:rFonts w:ascii="Arial" w:eastAsia="MS Mincho" w:hAnsi="Arial" w:cs="Arial"/>
            <w:i/>
            <w:sz w:val="24"/>
            <w:szCs w:val="24"/>
            <w:lang w:eastAsia="ja-JP"/>
          </w:rPr>
          <w:delText>4</w:delText>
        </w:r>
      </w:del>
      <w:del w:id="12" w:author="Abbas Karaki" w:date="2024-11-07T14:45:00Z">
        <w:r w:rsidR="008D05CF" w:rsidRPr="001C332D" w:rsidDel="00145F13">
          <w:rPr>
            <w:rFonts w:ascii="Arial" w:eastAsia="MS Mincho" w:hAnsi="Arial" w:cs="Arial"/>
            <w:i/>
            <w:sz w:val="24"/>
            <w:szCs w:val="24"/>
            <w:lang w:eastAsia="ja-JP"/>
          </w:rPr>
          <w:delText>xxxx</w:delText>
        </w:r>
      </w:del>
      <w:del w:id="13" w:author="Abbas Karaki" w:date="2024-11-08T13:47:00Z" w16du:dateUtc="2024-11-08T12:47:00Z">
        <w:r w:rsidR="008D05CF" w:rsidRPr="001C332D" w:rsidDel="00D850EF">
          <w:rPr>
            <w:rFonts w:ascii="Arial" w:eastAsia="MS Mincho" w:hAnsi="Arial" w:cs="Arial"/>
            <w:i/>
            <w:sz w:val="24"/>
            <w:szCs w:val="24"/>
            <w:lang w:eastAsia="ja-JP"/>
          </w:rPr>
          <w:delText>)</w:delText>
        </w:r>
      </w:del>
    </w:p>
    <w:p w14:paraId="0AEADB64" w14:textId="77777777" w:rsidR="008D05CF" w:rsidRPr="000D6532" w:rsidRDefault="008D05CF" w:rsidP="008D05CF">
      <w:pPr>
        <w:spacing w:after="0"/>
        <w:rPr>
          <w:rFonts w:ascii="Arial" w:eastAsia="MS Mincho" w:hAnsi="Arial"/>
          <w:sz w:val="24"/>
          <w:szCs w:val="24"/>
          <w:lang w:eastAsia="ja-JP"/>
        </w:rPr>
      </w:pPr>
    </w:p>
    <w:p w14:paraId="175F88D6" w14:textId="37075D51" w:rsidR="0009108F" w:rsidRPr="00960354" w:rsidRDefault="0009108F" w:rsidP="0009108F">
      <w:pPr>
        <w:spacing w:after="120"/>
        <w:ind w:left="1985" w:hanging="1985"/>
        <w:rPr>
          <w:rFonts w:ascii="Arial" w:hAnsi="Arial" w:cs="Arial"/>
          <w:b/>
          <w:bCs/>
        </w:rPr>
      </w:pPr>
      <w:r w:rsidRPr="00960354">
        <w:rPr>
          <w:rFonts w:ascii="Arial" w:hAnsi="Arial" w:cs="Arial"/>
          <w:b/>
          <w:bCs/>
        </w:rPr>
        <w:t>Source:</w:t>
      </w:r>
      <w:r w:rsidRPr="00960354">
        <w:rPr>
          <w:rFonts w:ascii="Arial" w:hAnsi="Arial" w:cs="Arial"/>
          <w:b/>
          <w:bCs/>
        </w:rPr>
        <w:tab/>
      </w:r>
      <w:r w:rsidR="00DB10A7" w:rsidRPr="00960354">
        <w:rPr>
          <w:rFonts w:ascii="Arial" w:hAnsi="Arial" w:cs="Arial"/>
          <w:b/>
          <w:bCs/>
        </w:rPr>
        <w:t>SES</w:t>
      </w:r>
      <w:ins w:id="14" w:author="Abbas Karaki" w:date="2024-11-07T15:07:00Z">
        <w:r w:rsidR="00E627C9" w:rsidRPr="00960354">
          <w:rPr>
            <w:rFonts w:ascii="Arial" w:hAnsi="Arial" w:cs="Arial"/>
            <w:b/>
            <w:bCs/>
          </w:rPr>
          <w:t xml:space="preserve">, Novamint, TNO, </w:t>
        </w:r>
      </w:ins>
      <w:ins w:id="15" w:author="Abbas Karaki" w:date="2024-11-07T15:09:00Z">
        <w:r w:rsidR="00EA5F0F" w:rsidRPr="00960354">
          <w:rPr>
            <w:rFonts w:ascii="Arial" w:hAnsi="Arial" w:cs="Arial"/>
            <w:b/>
            <w:bCs/>
            <w:rPrChange w:id="16" w:author="Abbas Karaki" w:date="2024-11-20T14:04:00Z" w16du:dateUtc="2024-11-20T13:04:00Z">
              <w:rPr>
                <w:rFonts w:ascii="Arial" w:hAnsi="Arial" w:cs="Arial"/>
                <w:b/>
                <w:bCs/>
                <w:lang w:val="fr-FR"/>
              </w:rPr>
            </w:rPrChange>
          </w:rPr>
          <w:t>KT Corp</w:t>
        </w:r>
      </w:ins>
      <w:ins w:id="17" w:author="Abbas Karaki" w:date="2024-11-19T16:21:00Z" w16du:dateUtc="2024-11-19T15:21:00Z">
        <w:r w:rsidR="00C94A6C" w:rsidRPr="00960354">
          <w:rPr>
            <w:rFonts w:ascii="Arial" w:hAnsi="Arial" w:cs="Arial"/>
            <w:b/>
            <w:bCs/>
            <w:rPrChange w:id="18" w:author="Abbas Karaki" w:date="2024-11-20T14:04:00Z" w16du:dateUtc="2024-11-20T13:04:00Z">
              <w:rPr>
                <w:rFonts w:ascii="Arial" w:hAnsi="Arial" w:cs="Arial"/>
                <w:b/>
                <w:bCs/>
                <w:lang w:val="fr-FR"/>
              </w:rPr>
            </w:rPrChange>
          </w:rPr>
          <w:t>, FirstNet</w:t>
        </w:r>
      </w:ins>
    </w:p>
    <w:p w14:paraId="4711311D" w14:textId="1BFCFD55"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0806C9" w:rsidRPr="000806C9">
        <w:rPr>
          <w:rFonts w:ascii="Arial" w:hAnsi="Arial" w:cs="Arial"/>
          <w:b/>
          <w:bCs/>
        </w:rPr>
        <w:t>Use case on Mission Critical Services using Satellite Access with Mobile Base Station Relay</w:t>
      </w:r>
    </w:p>
    <w:p w14:paraId="7996084A" w14:textId="58B05655"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6C2DFB">
        <w:rPr>
          <w:rFonts w:ascii="Arial" w:hAnsi="Arial" w:cs="Arial"/>
          <w:b/>
          <w:bCs/>
        </w:rPr>
        <w:t>22.</w:t>
      </w:r>
      <w:r w:rsidR="000806C9">
        <w:rPr>
          <w:rFonts w:ascii="Arial" w:hAnsi="Arial" w:cs="Arial"/>
          <w:b/>
          <w:bCs/>
        </w:rPr>
        <w:t xml:space="preserve">887 </w:t>
      </w:r>
      <w:r w:rsidR="004C393F">
        <w:rPr>
          <w:rFonts w:ascii="Arial" w:hAnsi="Arial" w:cs="Arial"/>
          <w:b/>
          <w:bCs/>
        </w:rPr>
        <w:t>version 0.2.0</w:t>
      </w:r>
    </w:p>
    <w:p w14:paraId="0BC8E829" w14:textId="79E553C3" w:rsidR="0009108F" w:rsidRPr="00CD66A8" w:rsidRDefault="0009108F" w:rsidP="0009108F">
      <w:pPr>
        <w:spacing w:after="120"/>
        <w:ind w:left="1985" w:hanging="1985"/>
        <w:rPr>
          <w:rFonts w:ascii="Arial" w:hAnsi="Arial" w:cs="Arial"/>
          <w:b/>
          <w:bCs/>
          <w:lang w:val="fr-FR"/>
          <w:rPrChange w:id="19" w:author="Abbas Karaki" w:date="2024-11-07T15:03:00Z">
            <w:rPr>
              <w:rFonts w:ascii="Arial" w:hAnsi="Arial" w:cs="Arial"/>
              <w:b/>
              <w:bCs/>
            </w:rPr>
          </w:rPrChange>
        </w:rPr>
      </w:pPr>
      <w:r w:rsidRPr="00CD66A8">
        <w:rPr>
          <w:rFonts w:ascii="Arial" w:hAnsi="Arial" w:cs="Arial"/>
          <w:b/>
          <w:bCs/>
          <w:lang w:val="fr-FR"/>
          <w:rPrChange w:id="20" w:author="Abbas Karaki" w:date="2024-11-07T15:03:00Z">
            <w:rPr>
              <w:rFonts w:ascii="Arial" w:hAnsi="Arial" w:cs="Arial"/>
              <w:b/>
              <w:bCs/>
            </w:rPr>
          </w:rPrChange>
        </w:rPr>
        <w:t>Agenda item:</w:t>
      </w:r>
      <w:r w:rsidRPr="00CD66A8">
        <w:rPr>
          <w:rFonts w:ascii="Arial" w:hAnsi="Arial" w:cs="Arial"/>
          <w:b/>
          <w:bCs/>
          <w:lang w:val="fr-FR"/>
          <w:rPrChange w:id="21" w:author="Abbas Karaki" w:date="2024-11-07T15:03:00Z">
            <w:rPr>
              <w:rFonts w:ascii="Arial" w:hAnsi="Arial" w:cs="Arial"/>
              <w:b/>
              <w:bCs/>
            </w:rPr>
          </w:rPrChange>
        </w:rPr>
        <w:tab/>
      </w:r>
      <w:r w:rsidR="006C2DFB" w:rsidRPr="00CD66A8">
        <w:rPr>
          <w:rFonts w:ascii="Arial" w:hAnsi="Arial" w:cs="Arial"/>
          <w:b/>
          <w:bCs/>
          <w:lang w:val="fr-FR"/>
          <w:rPrChange w:id="22" w:author="Abbas Karaki" w:date="2024-11-07T15:03:00Z">
            <w:rPr>
              <w:rFonts w:ascii="Arial" w:hAnsi="Arial" w:cs="Arial"/>
              <w:b/>
              <w:bCs/>
            </w:rPr>
          </w:rPrChange>
        </w:rPr>
        <w:t>7</w:t>
      </w:r>
      <w:r w:rsidRPr="00CD66A8">
        <w:rPr>
          <w:rFonts w:ascii="Arial" w:hAnsi="Arial" w:cs="Arial"/>
          <w:b/>
          <w:bCs/>
          <w:lang w:val="fr-FR"/>
          <w:rPrChange w:id="23" w:author="Abbas Karaki" w:date="2024-11-07T15:03:00Z">
            <w:rPr>
              <w:rFonts w:ascii="Arial" w:hAnsi="Arial" w:cs="Arial"/>
              <w:b/>
              <w:bCs/>
            </w:rPr>
          </w:rPrChange>
        </w:rPr>
        <w:t>.</w:t>
      </w:r>
      <w:r w:rsidR="006C2DFB" w:rsidRPr="00CD66A8">
        <w:rPr>
          <w:rFonts w:ascii="Arial" w:hAnsi="Arial" w:cs="Arial"/>
          <w:b/>
          <w:bCs/>
          <w:lang w:val="fr-FR"/>
          <w:rPrChange w:id="24" w:author="Abbas Karaki" w:date="2024-11-07T15:03:00Z">
            <w:rPr>
              <w:rFonts w:ascii="Arial" w:hAnsi="Arial" w:cs="Arial"/>
              <w:b/>
              <w:bCs/>
            </w:rPr>
          </w:rPrChange>
        </w:rPr>
        <w:t>3</w:t>
      </w:r>
    </w:p>
    <w:p w14:paraId="357F2850" w14:textId="77777777" w:rsidR="0009108F" w:rsidRPr="00CD66A8" w:rsidRDefault="0009108F" w:rsidP="0009108F">
      <w:pPr>
        <w:spacing w:after="120"/>
        <w:ind w:left="1985" w:hanging="1985"/>
        <w:rPr>
          <w:rFonts w:ascii="Arial" w:hAnsi="Arial" w:cs="Arial"/>
          <w:b/>
          <w:bCs/>
          <w:lang w:val="fr-FR"/>
          <w:rPrChange w:id="25" w:author="Abbas Karaki" w:date="2024-11-07T15:03:00Z">
            <w:rPr>
              <w:rFonts w:ascii="Arial" w:hAnsi="Arial" w:cs="Arial"/>
              <w:b/>
              <w:bCs/>
            </w:rPr>
          </w:rPrChange>
        </w:rPr>
      </w:pPr>
      <w:r w:rsidRPr="00CD66A8">
        <w:rPr>
          <w:rFonts w:ascii="Arial" w:hAnsi="Arial" w:cs="Arial"/>
          <w:b/>
          <w:bCs/>
          <w:lang w:val="fr-FR"/>
          <w:rPrChange w:id="26" w:author="Abbas Karaki" w:date="2024-11-07T15:03:00Z">
            <w:rPr>
              <w:rFonts w:ascii="Arial" w:hAnsi="Arial" w:cs="Arial"/>
              <w:b/>
              <w:bCs/>
            </w:rPr>
          </w:rPrChange>
        </w:rPr>
        <w:t>Document for:</w:t>
      </w:r>
      <w:r w:rsidRPr="00CD66A8">
        <w:rPr>
          <w:rFonts w:ascii="Arial" w:hAnsi="Arial" w:cs="Arial"/>
          <w:b/>
          <w:bCs/>
          <w:lang w:val="fr-FR"/>
          <w:rPrChange w:id="27" w:author="Abbas Karaki" w:date="2024-11-07T15:03:00Z">
            <w:rPr>
              <w:rFonts w:ascii="Arial" w:hAnsi="Arial" w:cs="Arial"/>
              <w:b/>
              <w:bCs/>
            </w:rPr>
          </w:rPrChange>
        </w:rPr>
        <w:tab/>
        <w:t>Approval</w:t>
      </w:r>
    </w:p>
    <w:p w14:paraId="6A3A6079" w14:textId="1E40E347" w:rsidR="0009108F" w:rsidRPr="00CD66A8" w:rsidRDefault="0009108F" w:rsidP="0009108F">
      <w:pPr>
        <w:spacing w:after="120"/>
        <w:ind w:left="1985" w:hanging="1985"/>
        <w:rPr>
          <w:rFonts w:ascii="Arial" w:hAnsi="Arial" w:cs="Arial"/>
          <w:b/>
          <w:bCs/>
          <w:lang w:val="fr-FR"/>
          <w:rPrChange w:id="28" w:author="Abbas Karaki" w:date="2024-11-07T15:03:00Z">
            <w:rPr>
              <w:rFonts w:ascii="Arial" w:hAnsi="Arial" w:cs="Arial"/>
              <w:b/>
              <w:bCs/>
            </w:rPr>
          </w:rPrChange>
        </w:rPr>
      </w:pPr>
      <w:r w:rsidRPr="00CD66A8">
        <w:rPr>
          <w:rFonts w:ascii="Arial" w:hAnsi="Arial" w:cs="Arial"/>
          <w:b/>
          <w:bCs/>
          <w:lang w:val="fr-FR"/>
          <w:rPrChange w:id="29" w:author="Abbas Karaki" w:date="2024-11-07T15:03:00Z">
            <w:rPr>
              <w:rFonts w:ascii="Arial" w:hAnsi="Arial" w:cs="Arial"/>
              <w:b/>
              <w:bCs/>
            </w:rPr>
          </w:rPrChange>
        </w:rPr>
        <w:t>Contact:</w:t>
      </w:r>
      <w:r w:rsidRPr="00CD66A8">
        <w:rPr>
          <w:rFonts w:ascii="Arial" w:hAnsi="Arial" w:cs="Arial"/>
          <w:b/>
          <w:bCs/>
          <w:lang w:val="fr-FR"/>
          <w:rPrChange w:id="30" w:author="Abbas Karaki" w:date="2024-11-07T15:03:00Z">
            <w:rPr>
              <w:rFonts w:ascii="Arial" w:hAnsi="Arial" w:cs="Arial"/>
              <w:b/>
              <w:bCs/>
            </w:rPr>
          </w:rPrChange>
        </w:rPr>
        <w:tab/>
      </w:r>
      <w:r w:rsidR="00CD66A8">
        <w:fldChar w:fldCharType="begin"/>
      </w:r>
      <w:r w:rsidR="00CD66A8" w:rsidRPr="00CD66A8">
        <w:rPr>
          <w:lang w:val="fr-FR"/>
          <w:rPrChange w:id="31" w:author="Abbas Karaki" w:date="2024-11-07T15:03:00Z">
            <w:rPr/>
          </w:rPrChange>
        </w:rPr>
        <w:instrText>HYPERLINK "mailto:joel.grotz@ses.com"</w:instrText>
      </w:r>
      <w:r w:rsidR="00CD66A8">
        <w:fldChar w:fldCharType="separate"/>
      </w:r>
      <w:r w:rsidR="008F47B2" w:rsidRPr="00CD66A8">
        <w:rPr>
          <w:rStyle w:val="Hyperlink"/>
          <w:rFonts w:ascii="Arial" w:eastAsia="SimSun" w:hAnsi="Arial"/>
          <w:sz w:val="24"/>
          <w:szCs w:val="24"/>
          <w:lang w:val="fr-FR" w:eastAsia="en-GB"/>
          <w:rPrChange w:id="32" w:author="Abbas Karaki" w:date="2024-11-07T15:03:00Z">
            <w:rPr>
              <w:rStyle w:val="Hyperlink"/>
              <w:rFonts w:ascii="Arial" w:eastAsia="SimSun" w:hAnsi="Arial"/>
              <w:sz w:val="24"/>
              <w:szCs w:val="24"/>
              <w:lang w:eastAsia="en-GB"/>
            </w:rPr>
          </w:rPrChange>
        </w:rPr>
        <w:t>joel.grotz@ses.com</w:t>
      </w:r>
      <w:r w:rsidR="00CD66A8">
        <w:rPr>
          <w:rStyle w:val="Hyperlink"/>
          <w:rFonts w:ascii="Arial" w:eastAsia="SimSun" w:hAnsi="Arial"/>
          <w:sz w:val="24"/>
          <w:szCs w:val="24"/>
          <w:lang w:eastAsia="en-GB"/>
        </w:rPr>
        <w:fldChar w:fldCharType="end"/>
      </w:r>
      <w:r w:rsidR="008F47B2" w:rsidRPr="00CD66A8">
        <w:rPr>
          <w:rFonts w:ascii="Arial" w:eastAsia="SimSun" w:hAnsi="Arial"/>
          <w:sz w:val="24"/>
          <w:szCs w:val="24"/>
          <w:lang w:val="fr-FR" w:eastAsia="en-GB"/>
          <w:rPrChange w:id="33" w:author="Abbas Karaki" w:date="2024-11-07T15:03:00Z">
            <w:rPr>
              <w:rFonts w:ascii="Arial" w:eastAsia="SimSun" w:hAnsi="Arial"/>
              <w:sz w:val="24"/>
              <w:szCs w:val="24"/>
              <w:lang w:eastAsia="en-GB"/>
            </w:rPr>
          </w:rPrChange>
        </w:rPr>
        <w:t xml:space="preserve">, </w:t>
      </w:r>
      <w:r w:rsidR="00CD66A8">
        <w:fldChar w:fldCharType="begin"/>
      </w:r>
      <w:r w:rsidR="00CD66A8" w:rsidRPr="00CD66A8">
        <w:rPr>
          <w:lang w:val="fr-FR"/>
          <w:rPrChange w:id="34" w:author="Abbas Karaki" w:date="2024-11-07T15:03:00Z">
            <w:rPr/>
          </w:rPrChange>
        </w:rPr>
        <w:instrText>HYPERLINK "mailto:abbas.karaki@ses.com"</w:instrText>
      </w:r>
      <w:r w:rsidR="00CD66A8">
        <w:fldChar w:fldCharType="separate"/>
      </w:r>
      <w:r w:rsidR="008F47B2" w:rsidRPr="00CD66A8">
        <w:rPr>
          <w:rStyle w:val="Hyperlink"/>
          <w:rFonts w:ascii="Arial" w:eastAsia="SimSun" w:hAnsi="Arial"/>
          <w:sz w:val="24"/>
          <w:szCs w:val="24"/>
          <w:lang w:val="fr-FR" w:eastAsia="en-GB"/>
          <w:rPrChange w:id="35" w:author="Abbas Karaki" w:date="2024-11-07T15:03:00Z">
            <w:rPr>
              <w:rStyle w:val="Hyperlink"/>
              <w:rFonts w:ascii="Arial" w:eastAsia="SimSun" w:hAnsi="Arial"/>
              <w:sz w:val="24"/>
              <w:szCs w:val="24"/>
              <w:lang w:eastAsia="en-GB"/>
            </w:rPr>
          </w:rPrChange>
        </w:rPr>
        <w:t>abbas.karaki@ses.com</w:t>
      </w:r>
      <w:r w:rsidR="00CD66A8">
        <w:rPr>
          <w:rStyle w:val="Hyperlink"/>
          <w:rFonts w:ascii="Arial" w:eastAsia="SimSun" w:hAnsi="Arial"/>
          <w:sz w:val="24"/>
          <w:szCs w:val="24"/>
          <w:lang w:eastAsia="en-GB"/>
        </w:rPr>
        <w:fldChar w:fldCharType="end"/>
      </w:r>
    </w:p>
    <w:p w14:paraId="1BE55A2C" w14:textId="77777777" w:rsidR="008D05CF" w:rsidRPr="00CD66A8" w:rsidRDefault="008D05CF" w:rsidP="008D05CF">
      <w:pPr>
        <w:pBdr>
          <w:bottom w:val="single" w:sz="6" w:space="1" w:color="auto"/>
        </w:pBdr>
        <w:spacing w:after="0"/>
        <w:rPr>
          <w:rFonts w:eastAsia="MS Mincho"/>
          <w:sz w:val="24"/>
          <w:szCs w:val="24"/>
          <w:lang w:val="fr-FR" w:eastAsia="ja-JP"/>
          <w:rPrChange w:id="36" w:author="Abbas Karaki" w:date="2024-11-07T15:03:00Z">
            <w:rPr>
              <w:rFonts w:eastAsia="MS Mincho"/>
              <w:sz w:val="24"/>
              <w:szCs w:val="24"/>
              <w:lang w:eastAsia="ja-JP"/>
            </w:rPr>
          </w:rPrChange>
        </w:rPr>
      </w:pPr>
    </w:p>
    <w:p w14:paraId="48C0FAFD" w14:textId="7F29201C" w:rsidR="008D05CF" w:rsidRPr="00CD66A8" w:rsidRDefault="008D05CF" w:rsidP="008D05CF">
      <w:pPr>
        <w:spacing w:after="200" w:line="276" w:lineRule="auto"/>
        <w:rPr>
          <w:rFonts w:ascii="Arial" w:eastAsia="Calibri" w:hAnsi="Arial" w:cs="Arial"/>
          <w:i/>
          <w:sz w:val="22"/>
          <w:szCs w:val="22"/>
          <w:lang w:val="fr-FR"/>
          <w:rPrChange w:id="37" w:author="Abbas Karaki" w:date="2024-11-07T15:03:00Z">
            <w:rPr>
              <w:rFonts w:ascii="Arial" w:eastAsia="Calibri" w:hAnsi="Arial" w:cs="Arial"/>
              <w:i/>
              <w:sz w:val="22"/>
              <w:szCs w:val="22"/>
            </w:rPr>
          </w:rPrChange>
        </w:rPr>
      </w:pP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2D4F9958" w:rsidR="0009108F" w:rsidRPr="00760CD8" w:rsidRDefault="00DB10A7" w:rsidP="0009108F">
      <w:pPr>
        <w:rPr>
          <w:bCs/>
          <w:noProof/>
        </w:rPr>
      </w:pPr>
      <w:r>
        <w:rPr>
          <w:noProof/>
        </w:rPr>
        <w:t>This use case has been introduced</w:t>
      </w:r>
      <w:r w:rsidR="006B44E1">
        <w:rPr>
          <w:noProof/>
        </w:rPr>
        <w:t xml:space="preserve"> in the context of “</w:t>
      </w:r>
      <w:r w:rsidR="006B44E1" w:rsidRPr="006B44E1">
        <w:rPr>
          <w:bCs/>
          <w:noProof/>
        </w:rPr>
        <w:t>Enhanced support for emergency communications and mission critical services using satellite access</w:t>
      </w:r>
      <w:r w:rsidR="006B44E1">
        <w:rPr>
          <w:bCs/>
          <w:noProof/>
        </w:rPr>
        <w:t>”</w:t>
      </w:r>
      <w:r w:rsidR="00091BBB">
        <w:rPr>
          <w:bCs/>
          <w:noProof/>
        </w:rPr>
        <w:t xml:space="preserve"> in </w:t>
      </w:r>
      <w:r w:rsidR="00A00363">
        <w:rPr>
          <w:bCs/>
          <w:noProof/>
        </w:rPr>
        <w:t>FS_5GSAT_Ph4.</w:t>
      </w:r>
      <w:r w:rsidR="00B45ECE">
        <w:rPr>
          <w:bCs/>
          <w:noProof/>
        </w:rPr>
        <w:t xml:space="preserve"> The KPIs for the UAVs has not </w:t>
      </w:r>
      <w:ins w:id="38" w:author="DjR" w:date="2024-11-07T17:29:00Z">
        <w:r w:rsidR="008B266A">
          <w:rPr>
            <w:bCs/>
            <w:noProof/>
          </w:rPr>
          <w:t xml:space="preserve">been </w:t>
        </w:r>
      </w:ins>
      <w:r w:rsidR="00B45ECE">
        <w:rPr>
          <w:bCs/>
          <w:noProof/>
        </w:rPr>
        <w:t>defined during the first revision</w:t>
      </w:r>
      <w:r w:rsidR="00760CD8">
        <w:rPr>
          <w:bCs/>
          <w:noProof/>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5B25A64E" w:rsidR="0009108F" w:rsidRPr="008A5E86" w:rsidRDefault="00760CD8" w:rsidP="0009108F">
      <w:pPr>
        <w:rPr>
          <w:noProof/>
          <w:lang w:val="en-US"/>
        </w:rPr>
      </w:pPr>
      <w:r>
        <w:rPr>
          <w:noProof/>
          <w:lang w:val="en-US"/>
        </w:rPr>
        <w:t>The changes are regarding the addition of KPIs for UAVs in</w:t>
      </w:r>
      <w:r w:rsidR="00A22099">
        <w:rPr>
          <w:noProof/>
          <w:lang w:val="en-US"/>
        </w:rPr>
        <w:t xml:space="preserve"> Mission Critical Ser</w:t>
      </w:r>
      <w:r w:rsidR="00CD0BB4">
        <w:rPr>
          <w:noProof/>
          <w:lang w:val="en-US"/>
        </w:rPr>
        <w:t>vices using</w:t>
      </w:r>
      <w:r>
        <w:rPr>
          <w:noProof/>
          <w:lang w:val="en-US"/>
        </w:rPr>
        <w:t xml:space="preserve"> Satelli</w:t>
      </w:r>
      <w:r w:rsidR="00A22099">
        <w:rPr>
          <w:noProof/>
          <w:lang w:val="en-US"/>
        </w:rPr>
        <w:t>te Access.</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631A026E" w:rsidR="0009108F" w:rsidRPr="008A5E86" w:rsidRDefault="0009108F" w:rsidP="0009108F">
      <w:pPr>
        <w:rPr>
          <w:noProof/>
          <w:lang w:val="en-US"/>
        </w:rPr>
      </w:pPr>
      <w:r w:rsidRPr="00D658A3">
        <w:rPr>
          <w:noProof/>
          <w:lang w:val="en-US"/>
        </w:rPr>
        <w:t>It is proposed to agree the following changes to 3GPP</w:t>
      </w:r>
      <w:r w:rsidR="004C393F">
        <w:rPr>
          <w:noProof/>
          <w:lang w:val="en-US"/>
        </w:rPr>
        <w:t xml:space="preserve"> </w:t>
      </w:r>
      <w:r w:rsidRPr="00D658A3">
        <w:rPr>
          <w:noProof/>
          <w:lang w:val="en-US"/>
        </w:rPr>
        <w:t xml:space="preserve">TR </w:t>
      </w:r>
      <w:r w:rsidR="004C393F">
        <w:rPr>
          <w:noProof/>
          <w:lang w:val="en-US"/>
        </w:rPr>
        <w:t xml:space="preserve">22.887 version </w:t>
      </w:r>
      <w:r w:rsidR="00FA7454">
        <w:rPr>
          <w:noProof/>
          <w:lang w:val="en-US"/>
        </w:rPr>
        <w:t>0.2.0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AC17487" w14:textId="77777777" w:rsidR="005B7481" w:rsidRPr="000D6532" w:rsidRDefault="005B7481" w:rsidP="005B7481">
      <w:pPr>
        <w:pStyle w:val="Heading2"/>
      </w:pPr>
      <w:bookmarkStart w:id="39" w:name="_Toc175580405"/>
      <w:bookmarkStart w:id="40" w:name="_Toc176163024"/>
      <w:r>
        <w:t>5</w:t>
      </w:r>
      <w:r w:rsidRPr="000D6532">
        <w:t>.1</w:t>
      </w:r>
      <w:r>
        <w:t>0</w:t>
      </w:r>
      <w:r w:rsidRPr="000D6532">
        <w:tab/>
        <w:t xml:space="preserve">Use case </w:t>
      </w:r>
      <w:r>
        <w:t xml:space="preserve">on </w:t>
      </w:r>
      <w:r w:rsidRPr="00224282">
        <w:t xml:space="preserve">Mission Critical Services using Satellite Access with </w:t>
      </w:r>
      <w:r>
        <w:t>Mobile Base Station Relay</w:t>
      </w:r>
      <w:bookmarkEnd w:id="39"/>
      <w:bookmarkEnd w:id="40"/>
    </w:p>
    <w:p w14:paraId="6AA060E4" w14:textId="77777777" w:rsidR="005B7481" w:rsidRPr="000D6532" w:rsidRDefault="005B7481" w:rsidP="005B7481">
      <w:pPr>
        <w:pStyle w:val="Heading3"/>
      </w:pPr>
      <w:bookmarkStart w:id="41" w:name="_Toc175580406"/>
      <w:bookmarkStart w:id="42" w:name="_Toc176163025"/>
      <w:r>
        <w:t>5</w:t>
      </w:r>
      <w:r w:rsidRPr="000D6532">
        <w:t>.1</w:t>
      </w:r>
      <w:r>
        <w:t>0</w:t>
      </w:r>
      <w:r w:rsidRPr="000D6532">
        <w:t>.1</w:t>
      </w:r>
      <w:r w:rsidRPr="000D6532">
        <w:tab/>
        <w:t>Description</w:t>
      </w:r>
      <w:bookmarkEnd w:id="41"/>
      <w:bookmarkEnd w:id="42"/>
    </w:p>
    <w:p w14:paraId="25B202CA" w14:textId="16EC8B38" w:rsidR="005B7481" w:rsidRDefault="005B7481" w:rsidP="005B7481">
      <w:pPr>
        <w:shd w:val="clear" w:color="auto" w:fill="FFFFFF"/>
        <w:spacing w:before="100" w:beforeAutospacing="1" w:after="100" w:afterAutospacing="1"/>
      </w:pPr>
      <w:r w:rsidRPr="003D37CC">
        <w:t xml:space="preserve">With the first commercial deployments of </w:t>
      </w:r>
      <w:commentRangeStart w:id="43"/>
      <w:r w:rsidRPr="003D37CC">
        <w:t xml:space="preserve">5G </w:t>
      </w:r>
      <w:ins w:id="44" w:author="DjR" w:date="2024-11-07T18:33:00Z">
        <w:r w:rsidR="00253A04">
          <w:t>satellite access</w:t>
        </w:r>
      </w:ins>
      <w:commentRangeEnd w:id="43"/>
      <w:ins w:id="45" w:author="DjR" w:date="2024-11-07T18:35:00Z">
        <w:r w:rsidR="00253A04">
          <w:rPr>
            <w:rStyle w:val="CommentReference"/>
          </w:rPr>
          <w:commentReference w:id="43"/>
        </w:r>
      </w:ins>
      <w:del w:id="46" w:author="DjR" w:date="2024-11-07T18:33:00Z">
        <w:r w:rsidRPr="003D37CC" w:rsidDel="00253A04">
          <w:delText>based satellite</w:delText>
        </w:r>
      </w:del>
      <w:r w:rsidRPr="003D37CC">
        <w:t>, there is a strong demand for enhancing 5G emergency communication and mission critical services via satellite (e.g., emergency call for automotive, emergency messaging for handsets or IoT devices).</w:t>
      </w:r>
      <w:r w:rsidRPr="003675C3">
        <w:rPr>
          <w:bCs/>
          <w:sz w:val="22"/>
          <w:szCs w:val="22"/>
          <w:lang w:eastAsia="zh-CN"/>
        </w:rPr>
        <w:t xml:space="preserve"> </w:t>
      </w:r>
      <w:r w:rsidRPr="00674385">
        <w:t>Satellite communication, combined with 5G technology, enhances disaster response by providing real-time data and connectivity during emergencies, enabling swift and coordinated efforts for disaster management.</w:t>
      </w:r>
      <w:r w:rsidRPr="00674385">
        <w:rPr>
          <w:rStyle w:val="Strong"/>
          <w:rFonts w:ascii="Segoe UI" w:hAnsi="Segoe UI" w:cs="Segoe UI"/>
          <w:sz w:val="30"/>
          <w:szCs w:val="30"/>
        </w:rPr>
        <w:t xml:space="preserve"> </w:t>
      </w:r>
      <w:r w:rsidRPr="00FF30F1">
        <w:t xml:space="preserve">The </w:t>
      </w:r>
      <w:r>
        <w:t>enhanced support for emergency communication and mission critical services using Satellite Access System</w:t>
      </w:r>
      <w:r w:rsidRPr="00FF30F1">
        <w:t xml:space="preserve"> marks a pivotal shift in how first responders can approach and handle emergencies. By providing them </w:t>
      </w:r>
      <w:r>
        <w:t xml:space="preserve">with reliable coverage, </w:t>
      </w:r>
      <w:r w:rsidRPr="00FF30F1">
        <w:t xml:space="preserve">real-time data, enhanced communication capabilities, and advanced tools, 5G </w:t>
      </w:r>
      <w:ins w:id="47" w:author="DjR" w:date="2024-11-07T18:44:00Z">
        <w:r w:rsidR="005C4242">
          <w:t xml:space="preserve">satellite access </w:t>
        </w:r>
      </w:ins>
      <w:del w:id="48" w:author="DjR" w:date="2024-11-07T18:45:00Z">
        <w:r w:rsidDel="005C4242">
          <w:delText>based satellite</w:delText>
        </w:r>
        <w:r w:rsidRPr="00FF30F1" w:rsidDel="005C4242">
          <w:delText xml:space="preserve"> </w:delText>
        </w:r>
      </w:del>
      <w:r w:rsidRPr="00FF30F1">
        <w:t xml:space="preserve">is a lifeline that empowers </w:t>
      </w:r>
      <w:r>
        <w:t>the public safety actors</w:t>
      </w:r>
      <w:r w:rsidRPr="00FF30F1">
        <w:t xml:space="preserve"> to save more </w:t>
      </w:r>
      <w:del w:id="49" w:author="Abbas Karaki" w:date="2024-11-19T16:58:00Z" w16du:dateUtc="2024-11-19T15:58:00Z">
        <w:r w:rsidRPr="00FF30F1" w:rsidDel="000477B7">
          <w:delText xml:space="preserve">lives </w:delText>
        </w:r>
      </w:del>
      <w:ins w:id="50" w:author="Abbas Karaki" w:date="2024-11-19T16:58:00Z" w16du:dateUtc="2024-11-19T15:58:00Z">
        <w:r w:rsidR="000477B7">
          <w:t>li</w:t>
        </w:r>
      </w:ins>
      <w:ins w:id="51" w:author="Abbas Karaki" w:date="2024-11-19T16:59:00Z" w16du:dateUtc="2024-11-19T15:59:00Z">
        <w:r w:rsidR="000477B7">
          <w:t>fes</w:t>
        </w:r>
      </w:ins>
      <w:ins w:id="52" w:author="Abbas Karaki" w:date="2024-11-19T16:58:00Z" w16du:dateUtc="2024-11-19T15:58:00Z">
        <w:r w:rsidR="000477B7" w:rsidRPr="00FF30F1">
          <w:t xml:space="preserve"> </w:t>
        </w:r>
      </w:ins>
      <w:r w:rsidRPr="00FF30F1">
        <w:t>while reducing their own risk.</w:t>
      </w:r>
      <w:r>
        <w:t xml:space="preserve"> </w:t>
      </w:r>
    </w:p>
    <w:p w14:paraId="3921D1CE" w14:textId="25BB0D11" w:rsidR="005B7481" w:rsidRDefault="005B7481" w:rsidP="005B7481">
      <w:pPr>
        <w:shd w:val="clear" w:color="auto" w:fill="FFFFFF"/>
        <w:spacing w:before="100" w:beforeAutospacing="1" w:after="100" w:afterAutospacing="1"/>
      </w:pPr>
      <w:r>
        <w:t>In the emergency situation, two important points are to be considered to save more</w:t>
      </w:r>
      <w:del w:id="53" w:author="DjR" w:date="2024-11-07T18:47:00Z">
        <w:r w:rsidDel="005C4242">
          <w:delText xml:space="preserve"> and more</w:delText>
        </w:r>
      </w:del>
      <w:r>
        <w:t xml:space="preserve"> life</w:t>
      </w:r>
      <w:ins w:id="54" w:author="DjR" w:date="2024-11-07T18:47:00Z">
        <w:r w:rsidR="005C4242">
          <w:t>s</w:t>
        </w:r>
      </w:ins>
      <w:r>
        <w:t>:</w:t>
      </w:r>
    </w:p>
    <w:p w14:paraId="617A9E2E" w14:textId="77777777" w:rsidR="005B7481" w:rsidRDefault="005B7481" w:rsidP="005B7481">
      <w:pPr>
        <w:numPr>
          <w:ilvl w:val="0"/>
          <w:numId w:val="5"/>
        </w:numPr>
        <w:shd w:val="clear" w:color="auto" w:fill="FFFFFF"/>
        <w:spacing w:beforeAutospacing="1" w:after="0" w:afterAutospacing="1"/>
      </w:pPr>
      <w:r>
        <w:t>Early alerts:</w:t>
      </w:r>
    </w:p>
    <w:p w14:paraId="38133C74" w14:textId="77777777" w:rsidR="005B7481" w:rsidRPr="00641C22" w:rsidRDefault="005B7481" w:rsidP="005B7481">
      <w:pPr>
        <w:numPr>
          <w:ilvl w:val="1"/>
          <w:numId w:val="5"/>
        </w:numPr>
        <w:shd w:val="clear" w:color="auto" w:fill="FFFFFF"/>
        <w:spacing w:beforeAutospacing="1" w:after="0" w:afterAutospacing="1"/>
      </w:pPr>
      <w:r w:rsidRPr="00641C22">
        <w:rPr>
          <w:b/>
          <w:bCs/>
        </w:rPr>
        <w:t xml:space="preserve"> </w:t>
      </w:r>
      <w:r w:rsidRPr="00641C22">
        <w:t xml:space="preserve">Emergency Notification Systems: </w:t>
      </w:r>
      <w:r>
        <w:t>Governments/</w:t>
      </w:r>
      <w:r w:rsidRPr="00641C22">
        <w:t>Organizations can implement systems</w:t>
      </w:r>
      <w:hyperlink r:id="rId13" w:tgtFrame="_blank" w:history="1">
        <w:r w:rsidRPr="00641C22">
          <w:t xml:space="preserve"> to quickly disseminate alerts to </w:t>
        </w:r>
        <w:r>
          <w:t>the population</w:t>
        </w:r>
        <w:r w:rsidRPr="00641C22">
          <w:t xml:space="preserve"> during emergencies</w:t>
        </w:r>
      </w:hyperlink>
      <w:r w:rsidRPr="00641C22">
        <w:t>.</w:t>
      </w:r>
    </w:p>
    <w:p w14:paraId="5502FDA3" w14:textId="77777777" w:rsidR="005B7481" w:rsidRPr="00A57C07" w:rsidRDefault="005B7481" w:rsidP="005B7481">
      <w:pPr>
        <w:numPr>
          <w:ilvl w:val="1"/>
          <w:numId w:val="5"/>
        </w:numPr>
        <w:shd w:val="clear" w:color="auto" w:fill="FFFFFF"/>
        <w:spacing w:before="100" w:beforeAutospacing="1" w:after="100" w:afterAutospacing="1"/>
      </w:pPr>
      <w:r w:rsidRPr="00641C22">
        <w:lastRenderedPageBreak/>
        <w:t>Automated Systems: Set up automated alerts triggered by sensors (e.g., fire alarms, seismic detectors) to notify relevant parties instantly.</w:t>
      </w:r>
    </w:p>
    <w:p w14:paraId="6EC94BB3" w14:textId="77777777" w:rsidR="005B7481" w:rsidRDefault="005B7481" w:rsidP="005B7481">
      <w:pPr>
        <w:numPr>
          <w:ilvl w:val="0"/>
          <w:numId w:val="5"/>
        </w:numPr>
        <w:shd w:val="clear" w:color="auto" w:fill="FFFFFF"/>
        <w:spacing w:beforeAutospacing="1" w:after="0" w:afterAutospacing="1"/>
      </w:pPr>
      <w:r w:rsidRPr="00A57C07">
        <w:t>Effective Reaction:</w:t>
      </w:r>
    </w:p>
    <w:p w14:paraId="3B6A0B0A" w14:textId="7A57F96C" w:rsidR="005B7481" w:rsidRPr="00A27E94" w:rsidRDefault="005B7481" w:rsidP="005B7481">
      <w:pPr>
        <w:numPr>
          <w:ilvl w:val="1"/>
          <w:numId w:val="5"/>
        </w:numPr>
        <w:shd w:val="clear" w:color="auto" w:fill="FFFFFF"/>
        <w:spacing w:before="100" w:beforeAutospacing="1" w:after="100" w:afterAutospacing="1"/>
      </w:pPr>
      <w:r>
        <w:t xml:space="preserve">To be effective on the field and ensure the safety of </w:t>
      </w:r>
      <w:ins w:id="55" w:author="DjR" w:date="2024-11-07T18:47:00Z">
        <w:r w:rsidR="005C4242">
          <w:t>everyone everywhere</w:t>
        </w:r>
      </w:ins>
      <w:del w:id="56" w:author="DjR" w:date="2024-11-07T18:48:00Z">
        <w:r w:rsidDel="005C4242">
          <w:delText>anyone anywhere</w:delText>
        </w:r>
      </w:del>
      <w:r>
        <w:t>, the first responders</w:t>
      </w:r>
      <w:r w:rsidRPr="009B5071">
        <w:t xml:space="preserve"> — firefighters, law enforcement officers, and emergency medical service personnel — </w:t>
      </w:r>
      <w:r>
        <w:t>need to be complemented by a reliable network for accessing critical and real-time information in the field</w:t>
      </w:r>
      <w:r w:rsidRPr="009B5071">
        <w:t xml:space="preserve">. </w:t>
      </w:r>
    </w:p>
    <w:p w14:paraId="6E363F98" w14:textId="77777777" w:rsidR="005B7481" w:rsidRDefault="005B7481" w:rsidP="005B7481">
      <w:pPr>
        <w:pStyle w:val="ListParagraph"/>
        <w:ind w:left="400"/>
        <w:jc w:val="both"/>
      </w:pPr>
      <w:r>
        <w:rPr>
          <w:noProof/>
        </w:rPr>
        <w:drawing>
          <wp:inline distT="0" distB="0" distL="0" distR="0" wp14:anchorId="1CAB0D8D" wp14:editId="69339AF5">
            <wp:extent cx="6122035" cy="5095240"/>
            <wp:effectExtent l="0" t="0" r="0" b="0"/>
            <wp:docPr id="443266189" name="Picture 4" descr="A diagram of a fire stati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3266189" name="Picture 4" descr="A diagram of a fire station&#10;&#10;Description automatically generated with medium confidence"/>
                    <pic:cNvPicPr/>
                  </pic:nvPicPr>
                  <pic:blipFill>
                    <a:blip r:embed="rId14">
                      <a:extLst>
                        <a:ext uri="{28A0092B-C50C-407E-A947-70E740481C1C}">
                          <a14:useLocalDpi xmlns:a14="http://schemas.microsoft.com/office/drawing/2010/main" val="0"/>
                        </a:ext>
                      </a:extLst>
                    </a:blip>
                    <a:stretch>
                      <a:fillRect/>
                    </a:stretch>
                  </pic:blipFill>
                  <pic:spPr>
                    <a:xfrm>
                      <a:off x="0" y="0"/>
                      <a:ext cx="6122035" cy="5095240"/>
                    </a:xfrm>
                    <a:prstGeom prst="rect">
                      <a:avLst/>
                    </a:prstGeom>
                  </pic:spPr>
                </pic:pic>
              </a:graphicData>
            </a:graphic>
          </wp:inline>
        </w:drawing>
      </w:r>
    </w:p>
    <w:p w14:paraId="32329691" w14:textId="77777777" w:rsidR="005B7481" w:rsidRPr="002D5C58" w:rsidRDefault="005B7481" w:rsidP="005B7481">
      <w:pPr>
        <w:pStyle w:val="TF"/>
      </w:pPr>
      <w:r w:rsidRPr="002D5C58">
        <w:t>Figure 5.</w:t>
      </w:r>
      <w:r>
        <w:t>10</w:t>
      </w:r>
      <w:r w:rsidRPr="002D5C58">
        <w:t>.</w:t>
      </w:r>
      <w:r>
        <w:t>1</w:t>
      </w:r>
      <w:r w:rsidRPr="002D5C58">
        <w:t xml:space="preserve">-1 </w:t>
      </w:r>
      <w:r w:rsidRPr="002E40A6">
        <w:t>Use case for Mission Critical Services (Firefighter, Research &amp; Rescue) using Satellite Access with Mobile Base Station Relay</w:t>
      </w:r>
    </w:p>
    <w:p w14:paraId="59C70554" w14:textId="77777777" w:rsidR="005B7481" w:rsidRPr="000D6532" w:rsidRDefault="005B7481" w:rsidP="005B7481">
      <w:pPr>
        <w:pStyle w:val="Heading3"/>
      </w:pPr>
      <w:bookmarkStart w:id="57" w:name="_Toc175580407"/>
      <w:bookmarkStart w:id="58" w:name="_Toc176163026"/>
      <w:r>
        <w:t>5</w:t>
      </w:r>
      <w:r w:rsidRPr="000D6532">
        <w:t>.</w:t>
      </w:r>
      <w:r>
        <w:t>10</w:t>
      </w:r>
      <w:r w:rsidRPr="000D6532">
        <w:t>.2</w:t>
      </w:r>
      <w:r w:rsidRPr="000D6532">
        <w:tab/>
        <w:t>Pre-conditions</w:t>
      </w:r>
      <w:bookmarkEnd w:id="57"/>
      <w:bookmarkEnd w:id="58"/>
    </w:p>
    <w:p w14:paraId="43243A63" w14:textId="77777777" w:rsidR="005B7481" w:rsidRDefault="005B7481" w:rsidP="005B7481">
      <w:r>
        <w:t>Bob is a trail rider who has organized a hiking trail with a group of friends in the forests of Arizona. During their hike, in the middle of the trail, the forest catches fire due to extreme heat.</w:t>
      </w:r>
    </w:p>
    <w:p w14:paraId="5FE0BDC2" w14:textId="77777777" w:rsidR="005B7481" w:rsidRDefault="005B7481" w:rsidP="005B7481">
      <w:r>
        <w:t>Very quickly, IoT sensors placed high up in the forest detect the fire (in direct visibility with satellites) and transmit the alert to the nearest rescue teams.</w:t>
      </w:r>
    </w:p>
    <w:p w14:paraId="4BDC947E" w14:textId="3961B5E4" w:rsidR="005B7481" w:rsidRDefault="005B7481" w:rsidP="005B7481">
      <w:r>
        <w:t xml:space="preserve">Bob tries to find a safe place to take shelter with his friends and adjusts the orientation of his phone, and when the signal strength </w:t>
      </w:r>
      <w:ins w:id="59" w:author="DjR" w:date="2024-11-07T18:53:00Z">
        <w:r w:rsidR="00A2602B">
          <w:t xml:space="preserve">indicator </w:t>
        </w:r>
      </w:ins>
      <w:r>
        <w:t>reaches one bar, he sends an emergency message for help, specifying that there is a fire in the woods, with his GPS location and the number of people in the area concerned.</w:t>
      </w:r>
    </w:p>
    <w:p w14:paraId="68397785" w14:textId="77777777" w:rsidR="005B7481" w:rsidRDefault="005B7481" w:rsidP="005B7481">
      <w:r>
        <w:t>A rescue team made up of ground and aerial firefighters, rescue teams, logistics teams (to set up a local command center) and drones are deployed in the fire zone.</w:t>
      </w:r>
    </w:p>
    <w:p w14:paraId="7FAB09AC" w14:textId="52BA2593" w:rsidR="005B7481" w:rsidRDefault="005B7481" w:rsidP="005B7481">
      <w:r>
        <w:lastRenderedPageBreak/>
        <w:t xml:space="preserve">The different intervention groups (Aerial and Ground firefighters) surround the area </w:t>
      </w:r>
      <w:ins w:id="60" w:author="DjR" w:date="2024-11-07T18:54:00Z">
        <w:r w:rsidR="00A2602B">
          <w:t xml:space="preserve">affected by </w:t>
        </w:r>
      </w:ins>
      <w:del w:id="61" w:author="DjR" w:date="2024-11-07T18:54:00Z">
        <w:r w:rsidDel="00A2602B">
          <w:delText xml:space="preserve">to contain </w:delText>
        </w:r>
      </w:del>
      <w:r>
        <w:t>the fire and are in direct communication via a multicast channel with the local command center.</w:t>
      </w:r>
    </w:p>
    <w:p w14:paraId="5F9EFBF3" w14:textId="3503C350" w:rsidR="005B7481" w:rsidRDefault="005B7481" w:rsidP="005B7481">
      <w:r>
        <w:t xml:space="preserve">Unfortunately, the fire continues to spread, and in the meantime Bob and his friends have moved from the location communicated in the emergency message to find </w:t>
      </w:r>
      <w:ins w:id="62" w:author="DjR" w:date="2024-11-07T18:55:00Z">
        <w:r w:rsidR="00A2602B">
          <w:t xml:space="preserve">a </w:t>
        </w:r>
      </w:ins>
      <w:r>
        <w:t>new shelter.</w:t>
      </w:r>
    </w:p>
    <w:p w14:paraId="71348BD7" w14:textId="450A7194" w:rsidR="005B7481" w:rsidRDefault="005B7481" w:rsidP="005B7481">
      <w:pPr>
        <w:rPr>
          <w:ins w:id="63" w:author="DjR" w:date="2024-11-07T19:38:00Z"/>
        </w:rPr>
      </w:pPr>
      <w:r w:rsidRPr="00CB315E">
        <w:t xml:space="preserve">The advanced drones are deployed </w:t>
      </w:r>
      <w:commentRangeStart w:id="64"/>
      <w:commentRangeEnd w:id="64"/>
      <w:r w:rsidR="00D81B2A" w:rsidRPr="00CB315E">
        <w:rPr>
          <w:rStyle w:val="CommentReference"/>
        </w:rPr>
        <w:commentReference w:id="64"/>
      </w:r>
      <w:r w:rsidR="00A2602B">
        <w:t>e</w:t>
      </w:r>
      <w:r w:rsidRPr="00F323E6">
        <w:t>quipped with high-resolution cameras and real-time data processing</w:t>
      </w:r>
      <w:r w:rsidR="00D81B2A">
        <w:t>.</w:t>
      </w:r>
      <w:r>
        <w:t xml:space="preserve"> </w:t>
      </w:r>
      <w:r w:rsidR="00D81B2A">
        <w:t>T</w:t>
      </w:r>
      <w:r>
        <w:t>h</w:t>
      </w:r>
      <w:r w:rsidR="00D81B2A">
        <w:t>e</w:t>
      </w:r>
      <w:r>
        <w:t>se drones</w:t>
      </w:r>
      <w:r w:rsidRPr="00F323E6">
        <w:t xml:space="preserve"> can cover vast areas quickly</w:t>
      </w:r>
      <w:del w:id="65" w:author="DjR" w:date="2024-11-07T19:02:00Z">
        <w:r w:rsidRPr="00F323E6" w:rsidDel="00D81B2A">
          <w:delText>,</w:delText>
        </w:r>
      </w:del>
      <w:ins w:id="66" w:author="DjR" w:date="2024-11-07T19:02:00Z">
        <w:r w:rsidR="00D81B2A">
          <w:t xml:space="preserve"> and </w:t>
        </w:r>
      </w:ins>
      <w:del w:id="67" w:author="DjR" w:date="2024-11-07T19:02:00Z">
        <w:r w:rsidRPr="00F323E6" w:rsidDel="00D81B2A">
          <w:delText xml:space="preserve"> </w:delText>
        </w:r>
      </w:del>
      <w:r w:rsidRPr="00F323E6">
        <w:t>identify</w:t>
      </w:r>
      <w:del w:id="68" w:author="DjR" w:date="2024-11-07T19:02:00Z">
        <w:r w:rsidRPr="00F323E6" w:rsidDel="00D81B2A">
          <w:delText>ing</w:delText>
        </w:r>
      </w:del>
      <w:r w:rsidRPr="00F323E6">
        <w:t xml:space="preserve"> missing persons in emergencies with great</w:t>
      </w:r>
      <w:del w:id="69" w:author="DjR" w:date="2024-11-07T19:03:00Z">
        <w:r w:rsidRPr="00F323E6" w:rsidDel="00D81B2A">
          <w:delText>er</w:delText>
        </w:r>
      </w:del>
      <w:r w:rsidRPr="00F323E6">
        <w:t xml:space="preserve"> efficiency</w:t>
      </w:r>
      <w:r>
        <w:t xml:space="preserve">. </w:t>
      </w:r>
      <w:r w:rsidRPr="00F323E6">
        <w:t>This technology is particularly useful in challenging terrains</w:t>
      </w:r>
      <w:r>
        <w:t xml:space="preserve"> like the Arizona Forest</w:t>
      </w:r>
      <w:r w:rsidRPr="00F323E6">
        <w:t>, where traditional search methods are less effective.</w:t>
      </w:r>
    </w:p>
    <w:p w14:paraId="681685BA" w14:textId="21149365" w:rsidR="00165D73" w:rsidRDefault="00165D73" w:rsidP="005B7481">
      <w:pPr>
        <w:rPr>
          <w:ins w:id="70" w:author="Abbas Karaki" w:date="2024-11-19T15:47:00Z" w16du:dateUtc="2024-11-19T14:47:00Z"/>
        </w:rPr>
      </w:pPr>
      <w:ins w:id="71" w:author="Abbas Karaki" w:date="2024-11-19T15:47:00Z" w16du:dateUtc="2024-11-19T14:47:00Z">
        <w:r>
          <w:t>The Command-and-Control Center is located in a truck with a mobile base station rela</w:t>
        </w:r>
      </w:ins>
      <w:ins w:id="72" w:author="Abbas Karaki" w:date="2024-11-19T15:48:00Z" w16du:dateUtc="2024-11-19T14:48:00Z">
        <w:r w:rsidR="00137D5F">
          <w:t>y</w:t>
        </w:r>
      </w:ins>
      <w:ins w:id="73" w:author="Abbas Karaki" w:date="2024-11-19T15:47:00Z" w16du:dateUtc="2024-11-19T14:47:00Z">
        <w:r>
          <w:t xml:space="preserve">. The local Command-and-Control Center takes the mission plans and orders from a remote Command-and-Control Center. In case the </w:t>
        </w:r>
        <w:commentRangeStart w:id="74"/>
        <w:commentRangeEnd w:id="74"/>
        <w:r>
          <w:rPr>
            <w:rStyle w:val="CommentReference"/>
          </w:rPr>
          <w:commentReference w:id="74"/>
        </w:r>
        <w:r>
          <w:t xml:space="preserve">link between the Local Command Center and the remote Command Center is not available, the local Command-and-Control Center can make the appropriate decisions and keeps dispatching the orders to the relevant teams. </w:t>
        </w:r>
      </w:ins>
    </w:p>
    <w:p w14:paraId="07E5ACE6" w14:textId="661C55DA" w:rsidR="005B7481" w:rsidRDefault="005B7481" w:rsidP="005B7481">
      <w:r>
        <w:t>The local Command-and-Control</w:t>
      </w:r>
      <w:ins w:id="75" w:author="DjR" w:date="2024-11-07T20:28:00Z">
        <w:r w:rsidR="00111946">
          <w:t xml:space="preserve"> (C2)</w:t>
        </w:r>
      </w:ins>
      <w:r>
        <w:t xml:space="preserve"> Center remotely monitors and controls drones to locate missing persons and assist firefighters and rescue teams in real time. </w:t>
      </w:r>
      <w:ins w:id="76" w:author="DjR" w:date="2024-11-07T20:27:00Z">
        <w:r w:rsidR="00111946">
          <w:t>The</w:t>
        </w:r>
      </w:ins>
      <w:ins w:id="77" w:author="DjR" w:date="2024-11-07T20:28:00Z">
        <w:r w:rsidR="00111946">
          <w:t xml:space="preserve"> </w:t>
        </w:r>
      </w:ins>
      <w:ins w:id="78" w:author="DjR" w:date="2024-11-07T20:39:00Z">
        <w:r w:rsidR="00326B18">
          <w:t xml:space="preserve">connectivity </w:t>
        </w:r>
      </w:ins>
      <w:ins w:id="79" w:author="DjR" w:date="2024-11-07T20:40:00Z">
        <w:r w:rsidR="00326B18">
          <w:t xml:space="preserve">between the local </w:t>
        </w:r>
      </w:ins>
      <w:ins w:id="80" w:author="DjR" w:date="2024-11-07T20:28:00Z">
        <w:r w:rsidR="00111946">
          <w:t xml:space="preserve">C2 Center </w:t>
        </w:r>
      </w:ins>
      <w:ins w:id="81" w:author="DjR" w:date="2024-11-07T20:40:00Z">
        <w:r w:rsidR="00326B18">
          <w:t>and the drones is established through 5G satellite access connectivity.</w:t>
        </w:r>
      </w:ins>
      <w:ins w:id="82" w:author="DjR" w:date="2024-11-07T20:28:00Z">
        <w:r w:rsidR="00111946">
          <w:t xml:space="preserve"> </w:t>
        </w:r>
      </w:ins>
      <w:ins w:id="83" w:author="DjR" w:date="2024-11-07T20:27:00Z">
        <w:r w:rsidR="00111946">
          <w:t xml:space="preserve"> </w:t>
        </w:r>
      </w:ins>
    </w:p>
    <w:p w14:paraId="1126955A" w14:textId="2ED0A337" w:rsidR="005B7481" w:rsidDel="00165D73" w:rsidRDefault="005B7481" w:rsidP="005B7481">
      <w:pPr>
        <w:rPr>
          <w:del w:id="84" w:author="Abbas Karaki" w:date="2024-11-19T15:47:00Z" w16du:dateUtc="2024-11-19T14:47:00Z"/>
        </w:rPr>
      </w:pPr>
      <w:del w:id="85" w:author="Abbas Karaki" w:date="2024-11-19T15:47:00Z" w16du:dateUtc="2024-11-19T14:47:00Z">
        <w:r w:rsidDel="00165D73">
          <w:delText xml:space="preserve">The Command-and-Control Center teams are </w:delText>
        </w:r>
      </w:del>
      <w:ins w:id="86" w:author="DjR" w:date="2024-11-07T19:37:00Z">
        <w:del w:id="87" w:author="Abbas Karaki" w:date="2024-11-19T15:47:00Z" w16du:dateUtc="2024-11-19T14:47:00Z">
          <w:r w:rsidR="00E400B3" w:rsidDel="00165D73">
            <w:delText xml:space="preserve">is </w:delText>
          </w:r>
        </w:del>
      </w:ins>
      <w:del w:id="88" w:author="Abbas Karaki" w:date="2024-11-19T15:47:00Z" w16du:dateUtc="2024-11-19T14:47:00Z">
        <w:r w:rsidDel="00165D73">
          <w:delText xml:space="preserve">located in a truck with a </w:delText>
        </w:r>
      </w:del>
      <w:del w:id="89" w:author="Abbas Karaki" w:date="2024-11-19T15:46:00Z" w16du:dateUtc="2024-11-19T14:46:00Z">
        <w:r w:rsidDel="00D97841">
          <w:delText>5G relay antenna</w:delText>
        </w:r>
      </w:del>
      <w:del w:id="90" w:author="Abbas Karaki" w:date="2024-11-19T15:47:00Z" w16du:dateUtc="2024-11-19T14:47:00Z">
        <w:r w:rsidDel="00165D73">
          <w:delText xml:space="preserve"> (</w:delText>
        </w:r>
      </w:del>
      <w:ins w:id="91" w:author="DjR" w:date="2024-11-07T19:06:00Z">
        <w:del w:id="92" w:author="Abbas Karaki" w:date="2024-11-19T15:47:00Z" w16du:dateUtc="2024-11-19T14:47:00Z">
          <w:r w:rsidR="00E34039" w:rsidDel="00165D73">
            <w:delText xml:space="preserve">creating </w:delText>
          </w:r>
        </w:del>
      </w:ins>
      <w:del w:id="93" w:author="Abbas Karaki" w:date="2024-11-19T15:47:00Z" w16du:dateUtc="2024-11-19T14:47:00Z">
        <w:r w:rsidDel="00165D73">
          <w:delText xml:space="preserve">with a local network). The local Command-and-Control Center takes the mission plans and orders from a remote Command-and-Control Center. In case the </w:delText>
        </w:r>
        <w:commentRangeStart w:id="94"/>
        <w:r w:rsidDel="00165D73">
          <w:delText xml:space="preserve">backhaul </w:delText>
        </w:r>
        <w:commentRangeEnd w:id="94"/>
        <w:r w:rsidR="00E400B3" w:rsidDel="00165D73">
          <w:rPr>
            <w:rStyle w:val="CommentReference"/>
          </w:rPr>
          <w:commentReference w:id="94"/>
        </w:r>
        <w:r w:rsidDel="00165D73">
          <w:delText xml:space="preserve">link between the Local Command Center and the remote Command Center is not available, the local Command-and-Control Center </w:delText>
        </w:r>
      </w:del>
      <w:del w:id="95" w:author="Abbas Karaki" w:date="2024-11-19T15:43:00Z" w16du:dateUtc="2024-11-19T14:43:00Z">
        <w:r w:rsidDel="000F1B7A">
          <w:delText xml:space="preserve">must work in </w:delText>
        </w:r>
      </w:del>
      <w:ins w:id="96" w:author="DjR" w:date="2024-11-07T19:32:00Z">
        <w:del w:id="97" w:author="Abbas Karaki" w:date="2024-11-19T15:43:00Z" w16du:dateUtc="2024-11-19T14:43:00Z">
          <w:r w:rsidR="00E400B3" w:rsidDel="000F1B7A">
            <w:delText>isolated operation for public safety (</w:delText>
          </w:r>
        </w:del>
      </w:ins>
      <w:del w:id="98" w:author="Abbas Karaki" w:date="2024-11-19T15:43:00Z" w16du:dateUtc="2024-11-19T14:43:00Z">
        <w:r w:rsidDel="000F1B7A">
          <w:delText>IOPS</w:delText>
        </w:r>
      </w:del>
      <w:ins w:id="99" w:author="DjR" w:date="2024-11-07T19:32:00Z">
        <w:del w:id="100" w:author="Abbas Karaki" w:date="2024-11-19T15:43:00Z" w16du:dateUtc="2024-11-19T14:43:00Z">
          <w:r w:rsidR="00E400B3" w:rsidDel="000F1B7A">
            <w:delText>)</w:delText>
          </w:r>
        </w:del>
      </w:ins>
      <w:del w:id="101" w:author="Abbas Karaki" w:date="2024-11-19T15:43:00Z" w16du:dateUtc="2024-11-19T14:43:00Z">
        <w:r w:rsidDel="000F1B7A">
          <w:delText xml:space="preserve"> mode of </w:delText>
        </w:r>
      </w:del>
      <w:del w:id="102" w:author="Abbas Karaki" w:date="2024-11-19T15:44:00Z" w16du:dateUtc="2024-11-19T14:44:00Z">
        <w:r w:rsidDel="000F1B7A">
          <w:delText xml:space="preserve">operation by </w:delText>
        </w:r>
      </w:del>
      <w:del w:id="103" w:author="Abbas Karaki" w:date="2024-11-19T15:47:00Z" w16du:dateUtc="2024-11-19T14:47:00Z">
        <w:r w:rsidDel="00165D73">
          <w:delText>tak</w:delText>
        </w:r>
      </w:del>
      <w:del w:id="104" w:author="Abbas Karaki" w:date="2024-11-19T15:45:00Z" w16du:dateUtc="2024-11-19T14:45:00Z">
        <w:r w:rsidDel="00A51249">
          <w:delText>ing</w:delText>
        </w:r>
      </w:del>
      <w:del w:id="105" w:author="Abbas Karaki" w:date="2024-11-19T15:47:00Z" w16du:dateUtc="2024-11-19T14:47:00Z">
        <w:r w:rsidDel="00165D73">
          <w:delText xml:space="preserve"> the appropriate decisions and keep</w:delText>
        </w:r>
      </w:del>
      <w:del w:id="106" w:author="Abbas Karaki" w:date="2024-11-19T15:45:00Z" w16du:dateUtc="2024-11-19T14:45:00Z">
        <w:r w:rsidDel="00A51249">
          <w:delText>ing</w:delText>
        </w:r>
      </w:del>
      <w:del w:id="107" w:author="Abbas Karaki" w:date="2024-11-19T15:47:00Z" w16du:dateUtc="2024-11-19T14:47:00Z">
        <w:r w:rsidDel="00165D73">
          <w:delText xml:space="preserve"> dispatching the orders to the relevant teams. </w:delText>
        </w:r>
      </w:del>
    </w:p>
    <w:p w14:paraId="2F6F1AC6" w14:textId="77777777" w:rsidR="00654FBF" w:rsidRDefault="00654FBF" w:rsidP="00654FBF">
      <w:r>
        <w:t xml:space="preserve">The rescue team commander has a backpack antenna to provide a Mobile Base Station Relay network for his local rescue team. </w:t>
      </w:r>
    </w:p>
    <w:p w14:paraId="62C54317" w14:textId="5462D959" w:rsidR="00654FBF" w:rsidDel="00E400B3" w:rsidRDefault="00654FBF" w:rsidP="00654FBF">
      <w:pPr>
        <w:rPr>
          <w:ins w:id="108" w:author="DjR" w:date="2024-11-07T19:57:00Z"/>
        </w:rPr>
      </w:pPr>
      <w:r>
        <w:t>The firefighting teams have 5G relay antennas to provide a Mobile Base Station Relay network for the firefighters (to receive commands and send updates about the mission).</w:t>
      </w:r>
    </w:p>
    <w:p w14:paraId="5FAACEE7" w14:textId="77777777" w:rsidR="005B7481" w:rsidRPr="000D6532" w:rsidRDefault="005B7481" w:rsidP="005B7481">
      <w:pPr>
        <w:pStyle w:val="Heading3"/>
      </w:pPr>
      <w:bookmarkStart w:id="109" w:name="_Toc175580408"/>
      <w:bookmarkStart w:id="110" w:name="_Toc176163027"/>
      <w:r>
        <w:t>5</w:t>
      </w:r>
      <w:r w:rsidRPr="000D6532">
        <w:t>.1</w:t>
      </w:r>
      <w:r>
        <w:t>0</w:t>
      </w:r>
      <w:r w:rsidRPr="000D6532">
        <w:t>.3</w:t>
      </w:r>
      <w:r w:rsidRPr="000D6532">
        <w:tab/>
        <w:t>Service Flows</w:t>
      </w:r>
      <w:bookmarkEnd w:id="109"/>
      <w:bookmarkEnd w:id="110"/>
    </w:p>
    <w:p w14:paraId="36D05926" w14:textId="0513F937" w:rsidR="005B7481" w:rsidRDefault="005B7481" w:rsidP="005B7481">
      <w:r w:rsidRPr="00CB315E">
        <w:t xml:space="preserve">The command team controls the drone </w:t>
      </w:r>
      <w:ins w:id="111" w:author="DjR" w:date="2024-11-07T20:43:00Z">
        <w:r w:rsidR="00326B18" w:rsidRPr="00CB315E">
          <w:t>u</w:t>
        </w:r>
      </w:ins>
      <w:ins w:id="112" w:author="DjR" w:date="2024-11-07T20:44:00Z">
        <w:r w:rsidR="00326B18" w:rsidRPr="00CB315E">
          <w:t xml:space="preserve">sing 5G satellite access </w:t>
        </w:r>
      </w:ins>
      <w:r w:rsidRPr="00CB315E">
        <w:t>in rea</w:t>
      </w:r>
      <w:r>
        <w:t xml:space="preserve">l-time to locate the victims. This information is sent directly to the Command Center via satellite communication, where it is processed, filtered and the appropriate decision is made, which is then sent on a multicast channel </w:t>
      </w:r>
      <w:ins w:id="113" w:author="DjR" w:date="2024-11-07T20:44:00Z">
        <w:r w:rsidR="00326B18">
          <w:t xml:space="preserve">via 5G satellite access </w:t>
        </w:r>
      </w:ins>
      <w:r>
        <w:t>to the different teams (with several pieces of information, video from the drone, image from the drone, location of the drone, etc.).</w:t>
      </w:r>
    </w:p>
    <w:p w14:paraId="71F8C97D" w14:textId="77777777" w:rsidR="005B7481" w:rsidRDefault="005B7481" w:rsidP="005B7481">
      <w:r>
        <w:t>These teams communicate with each other to synchronize in real time, and a cache is deployed (locally at the Command Center or at satellite level) to optimize multicast communications.</w:t>
      </w:r>
    </w:p>
    <w:p w14:paraId="7056B393" w14:textId="77777777" w:rsidR="005B7481" w:rsidRPr="000D6532" w:rsidRDefault="005B7481" w:rsidP="005B7481">
      <w:pPr>
        <w:pStyle w:val="Heading3"/>
      </w:pPr>
      <w:bookmarkStart w:id="114" w:name="_Toc175580409"/>
      <w:bookmarkStart w:id="115" w:name="_Toc176163028"/>
      <w:r>
        <w:t>5</w:t>
      </w:r>
      <w:r w:rsidRPr="000D6532">
        <w:t>.1</w:t>
      </w:r>
      <w:r>
        <w:t>0</w:t>
      </w:r>
      <w:r w:rsidRPr="000D6532">
        <w:t>.4</w:t>
      </w:r>
      <w:r w:rsidRPr="000D6532">
        <w:tab/>
        <w:t>Post-conditions</w:t>
      </w:r>
      <w:bookmarkEnd w:id="114"/>
      <w:bookmarkEnd w:id="115"/>
    </w:p>
    <w:p w14:paraId="4933EF49" w14:textId="77777777" w:rsidR="005B7481" w:rsidRDefault="005B7481" w:rsidP="005B7481">
      <w:r>
        <w:t xml:space="preserve">A network (via satellite) enabling communication between different groups was rapidly established. </w:t>
      </w:r>
    </w:p>
    <w:p w14:paraId="686F981D" w14:textId="77777777" w:rsidR="005B7481" w:rsidRDefault="005B7481" w:rsidP="005B7481">
      <w:r>
        <w:t>A large volume of data is exchanged and processed in real time to ensure the success of the operation.</w:t>
      </w:r>
    </w:p>
    <w:p w14:paraId="1C2B6D26" w14:textId="77777777" w:rsidR="005B7481" w:rsidRDefault="005B7481" w:rsidP="005B7481">
      <w:r>
        <w:t>Once the drone has located the victims, the different teams work in coordination (thanks to real-time group communication) to rescue them.</w:t>
      </w:r>
    </w:p>
    <w:p w14:paraId="490711C3" w14:textId="77777777" w:rsidR="005B7481" w:rsidRDefault="005B7481" w:rsidP="005B7481">
      <w:r>
        <w:t>Using multicast services, the network is able to connect reliably different group of first responders by guaranteeing the expected QoS and optimizing resource allocation.</w:t>
      </w:r>
    </w:p>
    <w:p w14:paraId="2F414034" w14:textId="77777777" w:rsidR="005B7481" w:rsidRPr="000D6532" w:rsidRDefault="005B7481" w:rsidP="005B7481">
      <w:pPr>
        <w:pStyle w:val="Heading3"/>
      </w:pPr>
      <w:bookmarkStart w:id="116" w:name="_Toc175580410"/>
      <w:bookmarkStart w:id="117" w:name="_Toc176163029"/>
      <w:r>
        <w:t>5</w:t>
      </w:r>
      <w:r w:rsidRPr="000D6532">
        <w:t>.1</w:t>
      </w:r>
      <w:r>
        <w:t>0</w:t>
      </w:r>
      <w:r w:rsidRPr="000D6532">
        <w:t>.5</w:t>
      </w:r>
      <w:r w:rsidRPr="000D6532">
        <w:tab/>
      </w:r>
      <w:r>
        <w:t>Existing</w:t>
      </w:r>
      <w:r w:rsidRPr="000D6532">
        <w:t xml:space="preserve"> </w:t>
      </w:r>
      <w:r>
        <w:t>features partly or fully covering the use case functionality</w:t>
      </w:r>
      <w:bookmarkEnd w:id="116"/>
      <w:bookmarkEnd w:id="117"/>
    </w:p>
    <w:p w14:paraId="7548E6F9" w14:textId="77777777" w:rsidR="005B7481" w:rsidRDefault="005B7481" w:rsidP="005B7481">
      <w:r>
        <w:t>Existing requirement from 22.261 [2]:</w:t>
      </w:r>
    </w:p>
    <w:p w14:paraId="08D1E7BB" w14:textId="77777777" w:rsidR="005B7481" w:rsidRPr="00615C12" w:rsidRDefault="005B7481" w:rsidP="005B7481">
      <w:pPr>
        <w:rPr>
          <w:i/>
          <w:iCs/>
          <w:lang w:eastAsia="zh-CN"/>
        </w:rPr>
      </w:pPr>
      <w:r w:rsidRPr="00615C12">
        <w:rPr>
          <w:i/>
          <w:iCs/>
          <w:lang w:eastAsia="zh-CN"/>
        </w:rPr>
        <w:t>The 5G system shall support delivery of cached content from a content caching application via the broadcast/multicast service.</w:t>
      </w:r>
    </w:p>
    <w:p w14:paraId="77B39B6A" w14:textId="77777777" w:rsidR="005B7481" w:rsidRDefault="005B7481" w:rsidP="005B7481">
      <w:pPr>
        <w:rPr>
          <w:ins w:id="118" w:author="DjR" w:date="2024-11-07T20:55:00Z"/>
          <w:i/>
          <w:iCs/>
          <w:lang w:eastAsia="zh-CN"/>
        </w:rPr>
      </w:pPr>
      <w:r w:rsidRPr="00615C12">
        <w:rPr>
          <w:i/>
          <w:iCs/>
          <w:lang w:eastAsia="zh-CN"/>
        </w:rPr>
        <w:t>The 5G system shall support configurations of content caching applications in the network (e.g. access network, core network), that provide content close to the UE.</w:t>
      </w:r>
    </w:p>
    <w:p w14:paraId="760F14A4" w14:textId="7D76E611" w:rsidR="00D53E77" w:rsidRPr="00615C12" w:rsidRDefault="00D53E77" w:rsidP="005B7481">
      <w:pPr>
        <w:rPr>
          <w:i/>
          <w:iCs/>
          <w:lang w:eastAsia="zh-CN"/>
        </w:rPr>
      </w:pPr>
      <w:ins w:id="119" w:author="DjR" w:date="2024-11-07T20:55:00Z">
        <w:r>
          <w:rPr>
            <w:i/>
            <w:iCs/>
            <w:lang w:eastAsia="zh-CN"/>
          </w:rPr>
          <w:t xml:space="preserve">Existing </w:t>
        </w:r>
      </w:ins>
      <w:ins w:id="120" w:author="DjR" w:date="2024-11-07T20:59:00Z">
        <w:r w:rsidR="00380F16" w:rsidRPr="00380F16">
          <w:rPr>
            <w:i/>
            <w:iCs/>
            <w:rPrChange w:id="121" w:author="DjR" w:date="2024-11-07T20:59:00Z">
              <w:rPr/>
            </w:rPrChange>
          </w:rPr>
          <w:t>KPIs for services provided to the UAV applications</w:t>
        </w:r>
        <w:r w:rsidR="00380F16">
          <w:rPr>
            <w:i/>
            <w:iCs/>
            <w:lang w:eastAsia="zh-CN"/>
          </w:rPr>
          <w:t xml:space="preserve"> </w:t>
        </w:r>
      </w:ins>
      <w:ins w:id="122" w:author="DjR" w:date="2024-11-07T21:46:00Z">
        <w:r w:rsidR="0083326E">
          <w:rPr>
            <w:i/>
            <w:iCs/>
            <w:lang w:eastAsia="zh-CN"/>
          </w:rPr>
          <w:t xml:space="preserve">and </w:t>
        </w:r>
        <w:r w:rsidR="0083326E" w:rsidRPr="0083326E">
          <w:rPr>
            <w:i/>
            <w:iCs/>
            <w:rPrChange w:id="123" w:author="DjR" w:date="2024-11-07T21:46:00Z">
              <w:rPr/>
            </w:rPrChange>
          </w:rPr>
          <w:t>KPIs for UAV command and control</w:t>
        </w:r>
        <w:r w:rsidR="0083326E">
          <w:rPr>
            <w:i/>
            <w:iCs/>
            <w:lang w:eastAsia="zh-CN"/>
          </w:rPr>
          <w:t xml:space="preserve"> </w:t>
        </w:r>
      </w:ins>
      <w:ins w:id="124" w:author="DjR" w:date="2024-11-07T20:56:00Z">
        <w:r>
          <w:rPr>
            <w:i/>
            <w:iCs/>
            <w:lang w:eastAsia="zh-CN"/>
          </w:rPr>
          <w:t>TS 22.125</w:t>
        </w:r>
      </w:ins>
    </w:p>
    <w:p w14:paraId="405E3156" w14:textId="77777777" w:rsidR="005B7481" w:rsidRPr="002744B5" w:rsidRDefault="005B7481" w:rsidP="005B7481">
      <w:pPr>
        <w:pStyle w:val="Heading3"/>
      </w:pPr>
      <w:bookmarkStart w:id="125" w:name="_Toc175580411"/>
      <w:bookmarkStart w:id="126" w:name="_Toc176163030"/>
      <w:r>
        <w:lastRenderedPageBreak/>
        <w:t>5</w:t>
      </w:r>
      <w:r w:rsidRPr="000D6532">
        <w:t>.1</w:t>
      </w:r>
      <w:r>
        <w:t>0</w:t>
      </w:r>
      <w:r w:rsidRPr="000D6532">
        <w:t>.6</w:t>
      </w:r>
      <w:r w:rsidRPr="000D6532">
        <w:tab/>
      </w:r>
      <w:r>
        <w:t>Potential</w:t>
      </w:r>
      <w:r w:rsidRPr="000D6532">
        <w:t xml:space="preserve"> </w:t>
      </w:r>
      <w:r>
        <w:t xml:space="preserve">New </w:t>
      </w:r>
      <w:r w:rsidRPr="000D6532">
        <w:t>Requirements</w:t>
      </w:r>
      <w:r>
        <w:t xml:space="preserve"> needed to support the use case</w:t>
      </w:r>
      <w:bookmarkEnd w:id="125"/>
      <w:bookmarkEnd w:id="126"/>
    </w:p>
    <w:p w14:paraId="7DAD0946" w14:textId="5D80F091" w:rsidR="005B7481" w:rsidRDefault="005B7481" w:rsidP="005B7481">
      <w:pPr>
        <w:pStyle w:val="Heading4"/>
        <w:rPr>
          <w:ins w:id="127" w:author="Thierry Bérisot" w:date="2024-11-04T16:42:00Z"/>
          <w:noProof/>
          <w:lang w:val="en-US"/>
        </w:rPr>
      </w:pPr>
      <w:bookmarkStart w:id="128" w:name="_Toc168495110"/>
      <w:bookmarkStart w:id="129" w:name="_Toc175580347"/>
      <w:bookmarkStart w:id="130" w:name="_Toc176162966"/>
      <w:ins w:id="131" w:author="Thierry Bérisot" w:date="2024-11-04T16:42:00Z">
        <w:r w:rsidRPr="001335B1">
          <w:rPr>
            <w:noProof/>
            <w:lang w:val="en-US"/>
          </w:rPr>
          <w:t>5.</w:t>
        </w:r>
        <w:r>
          <w:rPr>
            <w:noProof/>
            <w:lang w:val="en-US" w:eastAsia="zh-CN"/>
          </w:rPr>
          <w:t>10</w:t>
        </w:r>
        <w:r w:rsidRPr="001335B1">
          <w:rPr>
            <w:noProof/>
            <w:lang w:val="en-US"/>
          </w:rPr>
          <w:t>.6.1</w:t>
        </w:r>
        <w:r w:rsidRPr="001335B1">
          <w:rPr>
            <w:noProof/>
            <w:lang w:val="en-US"/>
          </w:rPr>
          <w:tab/>
          <w:t>Potential Service Requirements</w:t>
        </w:r>
        <w:bookmarkEnd w:id="128"/>
        <w:bookmarkEnd w:id="129"/>
        <w:bookmarkEnd w:id="130"/>
      </w:ins>
    </w:p>
    <w:p w14:paraId="78978595" w14:textId="77777777" w:rsidR="005B7481" w:rsidRDefault="005B7481" w:rsidP="005B7481">
      <w:r>
        <w:t xml:space="preserve">[PR 5.10.6-001] </w:t>
      </w:r>
      <w:r w:rsidRPr="00217D8D">
        <w:t xml:space="preserve">A 5G </w:t>
      </w:r>
      <w:r>
        <w:t>s</w:t>
      </w:r>
      <w:r w:rsidRPr="00217D8D">
        <w:t xml:space="preserve">ystem </w:t>
      </w:r>
      <w:r>
        <w:t>with</w:t>
      </w:r>
      <w:r w:rsidRPr="00217D8D">
        <w:t xml:space="preserve"> </w:t>
      </w:r>
      <w:r>
        <w:t>s</w:t>
      </w:r>
      <w:r w:rsidRPr="00217D8D">
        <w:t xml:space="preserve">atellite </w:t>
      </w:r>
      <w:r>
        <w:t>a</w:t>
      </w:r>
      <w:r w:rsidRPr="00217D8D">
        <w:t>ccess</w:t>
      </w:r>
      <w:r>
        <w:t>,</w:t>
      </w:r>
      <w:r w:rsidRPr="001304A4">
        <w:t xml:space="preserve"> </w:t>
      </w:r>
      <w:r w:rsidRPr="00217D8D">
        <w:t xml:space="preserve">shall </w:t>
      </w:r>
      <w:r>
        <w:t>support delivery of a cached content from a content caching application via a broadcast/multicast service for mission critical services.</w:t>
      </w:r>
    </w:p>
    <w:p w14:paraId="1A754997" w14:textId="496BA5C2" w:rsidR="005B7481" w:rsidRPr="005B7481" w:rsidRDefault="005B7481" w:rsidP="005B7481">
      <w:pPr>
        <w:rPr>
          <w:lang w:eastAsia="zh-CN"/>
        </w:rPr>
      </w:pPr>
      <w:r>
        <w:t xml:space="preserve">[PR 5.10.6-002] </w:t>
      </w:r>
      <w:r>
        <w:rPr>
          <w:lang w:eastAsia="zh-CN"/>
        </w:rPr>
        <w:t>A</w:t>
      </w:r>
      <w:r w:rsidRPr="007468FE">
        <w:rPr>
          <w:lang w:eastAsia="zh-CN"/>
        </w:rPr>
        <w:t xml:space="preserve"> </w:t>
      </w:r>
      <w:r>
        <w:rPr>
          <w:lang w:eastAsia="zh-CN"/>
        </w:rPr>
        <w:t>5G</w:t>
      </w:r>
      <w:r w:rsidRPr="007468FE">
        <w:rPr>
          <w:lang w:eastAsia="zh-CN"/>
        </w:rPr>
        <w:t xml:space="preserve"> system </w:t>
      </w:r>
      <w:r>
        <w:rPr>
          <w:lang w:eastAsia="zh-CN"/>
        </w:rPr>
        <w:t xml:space="preserve">with satellite access </w:t>
      </w:r>
      <w:r w:rsidRPr="007468FE">
        <w:rPr>
          <w:lang w:eastAsia="zh-CN"/>
        </w:rPr>
        <w:t>shall support configurations of content caching app</w:t>
      </w:r>
      <w:r w:rsidRPr="00846DE5">
        <w:rPr>
          <w:lang w:eastAsia="zh-CN"/>
        </w:rPr>
        <w:t>lications in the network (</w:t>
      </w:r>
      <w:r>
        <w:rPr>
          <w:lang w:eastAsia="zh-CN"/>
        </w:rPr>
        <w:t>e.g.,</w:t>
      </w:r>
      <w:r w:rsidRPr="00846DE5">
        <w:rPr>
          <w:lang w:eastAsia="zh-CN"/>
        </w:rPr>
        <w:t xml:space="preserve"> access network, core network), that provide content close to the </w:t>
      </w:r>
      <w:r>
        <w:rPr>
          <w:lang w:eastAsia="zh-CN"/>
        </w:rPr>
        <w:t>UE for mission critical services</w:t>
      </w:r>
      <w:r w:rsidRPr="00846DE5">
        <w:rPr>
          <w:lang w:eastAsia="zh-CN"/>
        </w:rPr>
        <w:t>.</w:t>
      </w:r>
    </w:p>
    <w:p w14:paraId="2094D6A3" w14:textId="440FBB6C" w:rsidR="005B7481" w:rsidRDefault="005B7481" w:rsidP="005B7481">
      <w:pPr>
        <w:rPr>
          <w:ins w:id="132" w:author="DjR" w:date="2024-11-07T20:59:00Z"/>
        </w:rPr>
      </w:pPr>
      <w:r>
        <w:t xml:space="preserve">[PR 5.10.6-003] </w:t>
      </w:r>
      <w:r w:rsidRPr="00F92636">
        <w:t xml:space="preserve">A 5G </w:t>
      </w:r>
      <w:r>
        <w:t>network</w:t>
      </w:r>
      <w:r w:rsidRPr="00F92636">
        <w:t xml:space="preserve"> </w:t>
      </w:r>
      <w:r>
        <w:t>with</w:t>
      </w:r>
      <w:r w:rsidRPr="00F92636">
        <w:t xml:space="preserve"> </w:t>
      </w:r>
      <w:r>
        <w:t>s</w:t>
      </w:r>
      <w:r w:rsidRPr="00F92636">
        <w:t xml:space="preserve">atellite </w:t>
      </w:r>
      <w:r>
        <w:t>a</w:t>
      </w:r>
      <w:r w:rsidRPr="00F92636">
        <w:t>ccess</w:t>
      </w:r>
      <w:r>
        <w:t xml:space="preserve"> shall be able to support </w:t>
      </w:r>
      <w:ins w:id="133" w:author="Abbas Karaki" w:date="2024-11-19T16:04:00Z" w16du:dateUtc="2024-11-19T15:04:00Z">
        <w:r w:rsidR="003F6372">
          <w:t xml:space="preserve">multicast services </w:t>
        </w:r>
      </w:ins>
      <w:del w:id="134" w:author="Abbas Karaki" w:date="2024-11-19T16:04:00Z" w16du:dateUtc="2024-11-19T15:04:00Z">
        <w:r w:rsidDel="003F6372">
          <w:delText>the communication</w:delText>
        </w:r>
      </w:del>
      <w:del w:id="135" w:author="Abbas Karaki" w:date="2024-11-21T12:13:00Z" w16du:dateUtc="2024-11-21T11:13:00Z">
        <w:r w:rsidDel="00A93E5E">
          <w:delText xml:space="preserve"> </w:delText>
        </w:r>
      </w:del>
      <w:ins w:id="136" w:author="Abbas Karaki" w:date="2024-11-19T16:05:00Z" w16du:dateUtc="2024-11-19T15:05:00Z">
        <w:r w:rsidR="003F6372">
          <w:t>via</w:t>
        </w:r>
      </w:ins>
      <w:del w:id="137" w:author="Abbas Karaki" w:date="2024-11-19T16:04:00Z" w16du:dateUtc="2024-11-19T15:04:00Z">
        <w:r w:rsidDel="003F6372">
          <w:delText>with</w:delText>
        </w:r>
      </w:del>
      <w:r>
        <w:t xml:space="preserve"> Mobile Base Station Relays </w:t>
      </w:r>
      <w:del w:id="138" w:author="DjR" w:date="2024-11-07T19:53:00Z">
        <w:r w:rsidDel="00654FBF">
          <w:delText>having</w:delText>
        </w:r>
      </w:del>
      <w:del w:id="139" w:author="Abbas Karaki" w:date="2024-11-21T12:14:00Z" w16du:dateUtc="2024-11-21T11:14:00Z">
        <w:r w:rsidDel="004403D4">
          <w:delText xml:space="preserve"> </w:delText>
        </w:r>
      </w:del>
      <w:commentRangeStart w:id="140"/>
      <w:del w:id="141" w:author="DjR" w:date="2024-11-07T19:49:00Z">
        <w:r w:rsidDel="00654FBF">
          <w:delText xml:space="preserve">a backhaul link </w:delText>
        </w:r>
      </w:del>
      <w:commentRangeEnd w:id="140"/>
      <w:r w:rsidR="005238EA">
        <w:rPr>
          <w:rStyle w:val="CommentReference"/>
        </w:rPr>
        <w:commentReference w:id="140"/>
      </w:r>
      <w:del w:id="142" w:author="Abbas Karaki" w:date="2024-11-19T16:05:00Z" w16du:dateUtc="2024-11-19T15:05:00Z">
        <w:r w:rsidDel="00922CC3">
          <w:delText>via</w:delText>
        </w:r>
      </w:del>
      <w:ins w:id="143" w:author="Abbas Karaki" w:date="2024-11-19T16:05:00Z" w16du:dateUtc="2024-11-19T15:05:00Z">
        <w:r w:rsidR="00922CC3">
          <w:t>using</w:t>
        </w:r>
      </w:ins>
      <w:r>
        <w:t xml:space="preserve"> satellite </w:t>
      </w:r>
      <w:ins w:id="144" w:author="Abbas Karaki" w:date="2024-11-19T16:04:00Z" w16du:dateUtc="2024-11-19T15:04:00Z">
        <w:r w:rsidR="003F6372">
          <w:t>access</w:t>
        </w:r>
      </w:ins>
      <w:del w:id="145" w:author="Abbas Karaki" w:date="2024-11-19T16:05:00Z" w16du:dateUtc="2024-11-19T15:05:00Z">
        <w:r w:rsidDel="00922CC3">
          <w:delText>for optimizing multicast services</w:delText>
        </w:r>
      </w:del>
      <w:del w:id="146" w:author="Abbas Karaki" w:date="2024-11-19T16:02:00Z" w16du:dateUtc="2024-11-19T15:02:00Z">
        <w:r w:rsidDel="00F01CC6">
          <w:delText>.</w:delText>
        </w:r>
      </w:del>
    </w:p>
    <w:p w14:paraId="040D5C8F" w14:textId="165AEC4C" w:rsidR="00D37BD3" w:rsidRPr="00D37BD3" w:rsidRDefault="00D37BD3" w:rsidP="00D37BD3">
      <w:pPr>
        <w:rPr>
          <w:ins w:id="147" w:author="Abbas Karaki" w:date="2024-11-21T12:14:00Z"/>
        </w:rPr>
      </w:pPr>
      <w:ins w:id="148" w:author="Abbas Karaki" w:date="2024-11-21T12:14:00Z">
        <w:r w:rsidRPr="00D37BD3">
          <w:t>[PR 5.10.6-004] A 5G system with satellite access shall be able to support C2 communication of UAV operation with required QoS via a mobile base station relay using satellite access .</w:t>
        </w:r>
      </w:ins>
    </w:p>
    <w:p w14:paraId="0FA4967F" w14:textId="77777777" w:rsidR="00D37BD3" w:rsidRPr="00D37BD3" w:rsidRDefault="00D37BD3" w:rsidP="00D37BD3">
      <w:pPr>
        <w:rPr>
          <w:ins w:id="149" w:author="Abbas Karaki" w:date="2024-11-21T12:14:00Z"/>
          <w:rFonts w:hint="eastAsia"/>
        </w:rPr>
      </w:pPr>
      <w:ins w:id="150" w:author="Abbas Karaki" w:date="2024-11-21T12:14:00Z">
        <w:r w:rsidRPr="00D37BD3">
          <w:t>NOTE: QoS is end-to-end QoS, with respect to KPIs for command and control as defined in table 7.2-1 TS 22.125.</w:t>
        </w:r>
      </w:ins>
    </w:p>
    <w:p w14:paraId="17DA637F" w14:textId="382E309F" w:rsidR="000B1DD6" w:rsidRDefault="000B1DD6" w:rsidP="005B7481"/>
    <w:p w14:paraId="08A23624" w14:textId="361CBDBF" w:rsidR="005B7481" w:rsidRPr="001335B1" w:rsidRDefault="005B7481" w:rsidP="005B7481">
      <w:pPr>
        <w:pStyle w:val="Heading4"/>
        <w:rPr>
          <w:ins w:id="151" w:author="Thierry Bérisot" w:date="2024-11-04T16:43:00Z"/>
          <w:noProof/>
          <w:lang w:val="en-US"/>
        </w:rPr>
      </w:pPr>
      <w:bookmarkStart w:id="152" w:name="_Toc168495111"/>
      <w:bookmarkStart w:id="153" w:name="_Toc175580348"/>
      <w:bookmarkStart w:id="154" w:name="_Toc176162967"/>
      <w:ins w:id="155" w:author="Thierry Bérisot" w:date="2024-11-04T16:43:00Z">
        <w:r w:rsidRPr="001335B1">
          <w:rPr>
            <w:noProof/>
            <w:lang w:val="en-US"/>
          </w:rPr>
          <w:t>5.</w:t>
        </w:r>
        <w:r>
          <w:rPr>
            <w:noProof/>
            <w:lang w:val="en-US" w:eastAsia="zh-CN"/>
          </w:rPr>
          <w:t>10</w:t>
        </w:r>
        <w:r w:rsidRPr="001335B1">
          <w:rPr>
            <w:noProof/>
            <w:lang w:val="en-US"/>
          </w:rPr>
          <w:t xml:space="preserve">.6.2 </w:t>
        </w:r>
        <w:r w:rsidRPr="001335B1">
          <w:rPr>
            <w:noProof/>
            <w:lang w:val="en-US"/>
          </w:rPr>
          <w:tab/>
          <w:t>Potential KPI Requirements</w:t>
        </w:r>
        <w:bookmarkEnd w:id="152"/>
        <w:bookmarkEnd w:id="153"/>
        <w:bookmarkEnd w:id="154"/>
      </w:ins>
    </w:p>
    <w:tbl>
      <w:tblPr>
        <w:tblW w:w="973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56" w:author="Abbas Karaki" w:date="2024-11-08T14:20:00Z" w16du:dateUtc="2024-11-08T13:20:00Z">
          <w:tblPr>
            <w:tblW w:w="1075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813"/>
        <w:gridCol w:w="1072"/>
        <w:gridCol w:w="1080"/>
        <w:gridCol w:w="1080"/>
        <w:gridCol w:w="990"/>
        <w:gridCol w:w="990"/>
        <w:gridCol w:w="697"/>
        <w:gridCol w:w="1000"/>
        <w:gridCol w:w="909"/>
        <w:gridCol w:w="1103"/>
        <w:tblGridChange w:id="157">
          <w:tblGrid>
            <w:gridCol w:w="813"/>
            <w:gridCol w:w="921"/>
            <w:gridCol w:w="151"/>
            <w:gridCol w:w="662"/>
            <w:gridCol w:w="418"/>
            <w:gridCol w:w="654"/>
            <w:gridCol w:w="426"/>
            <w:gridCol w:w="654"/>
            <w:gridCol w:w="336"/>
            <w:gridCol w:w="744"/>
            <w:gridCol w:w="246"/>
            <w:gridCol w:w="697"/>
            <w:gridCol w:w="47"/>
            <w:gridCol w:w="953"/>
            <w:gridCol w:w="37"/>
            <w:gridCol w:w="697"/>
            <w:gridCol w:w="175"/>
            <w:gridCol w:w="825"/>
            <w:gridCol w:w="278"/>
            <w:gridCol w:w="631"/>
            <w:gridCol w:w="1039"/>
            <w:gridCol w:w="1080"/>
          </w:tblGrid>
        </w:tblGridChange>
      </w:tblGrid>
      <w:tr w:rsidR="002E35DA" w:rsidRPr="00B42EFE" w14:paraId="469964BF" w14:textId="77777777" w:rsidTr="00081845">
        <w:trPr>
          <w:trHeight w:val="681"/>
          <w:ins w:id="158" w:author="Abbas Karaki" w:date="2024-11-07T14:15:00Z"/>
          <w:trPrChange w:id="159" w:author="Abbas Karaki" w:date="2024-11-08T14:20:00Z" w16du:dateUtc="2024-11-08T13:20:00Z">
            <w:trPr>
              <w:gridBefore w:val="2"/>
              <w:gridAfter w:val="0"/>
              <w:wAfter w:w="1080" w:type="dxa"/>
              <w:trHeight w:val="681"/>
            </w:trPr>
          </w:trPrChange>
        </w:trPr>
        <w:tc>
          <w:tcPr>
            <w:tcW w:w="813" w:type="dxa"/>
            <w:shd w:val="clear" w:color="auto" w:fill="auto"/>
            <w:tcMar>
              <w:left w:w="57" w:type="dxa"/>
              <w:right w:w="57" w:type="dxa"/>
            </w:tcMar>
            <w:tcPrChange w:id="160" w:author="Abbas Karaki" w:date="2024-11-08T14:20:00Z" w16du:dateUtc="2024-11-08T13:20:00Z">
              <w:tcPr>
                <w:tcW w:w="813" w:type="dxa"/>
                <w:gridSpan w:val="2"/>
                <w:shd w:val="clear" w:color="auto" w:fill="auto"/>
                <w:tcMar>
                  <w:left w:w="57" w:type="dxa"/>
                  <w:right w:w="57" w:type="dxa"/>
                </w:tcMar>
              </w:tcPr>
            </w:tcPrChange>
          </w:tcPr>
          <w:p w14:paraId="3F270F82" w14:textId="77777777" w:rsidR="002E35DA" w:rsidRPr="00B42EFE" w:rsidRDefault="002E35DA" w:rsidP="00B874A3">
            <w:pPr>
              <w:pStyle w:val="TAH"/>
              <w:rPr>
                <w:ins w:id="161" w:author="Abbas Karaki" w:date="2024-11-07T14:15:00Z"/>
                <w:sz w:val="16"/>
              </w:rPr>
            </w:pPr>
            <w:ins w:id="162" w:author="Abbas Karaki" w:date="2024-11-07T14:15:00Z">
              <w:r w:rsidRPr="00B42EFE">
                <w:rPr>
                  <w:sz w:val="16"/>
                </w:rPr>
                <w:t>Scenario</w:t>
              </w:r>
            </w:ins>
          </w:p>
        </w:tc>
        <w:tc>
          <w:tcPr>
            <w:tcW w:w="1072" w:type="dxa"/>
            <w:tcPrChange w:id="163" w:author="Abbas Karaki" w:date="2024-11-08T14:20:00Z" w16du:dateUtc="2024-11-08T13:20:00Z">
              <w:tcPr>
                <w:tcW w:w="1072" w:type="dxa"/>
                <w:gridSpan w:val="2"/>
              </w:tcPr>
            </w:tcPrChange>
          </w:tcPr>
          <w:p w14:paraId="79725C8D" w14:textId="675B0F5F" w:rsidR="002E35DA" w:rsidRPr="00B42EFE" w:rsidRDefault="002E35DA" w:rsidP="00B874A3">
            <w:pPr>
              <w:pStyle w:val="TAH"/>
              <w:rPr>
                <w:ins w:id="164" w:author="Abbas Karaki" w:date="2024-11-07T14:24:00Z"/>
                <w:sz w:val="16"/>
              </w:rPr>
            </w:pPr>
            <w:ins w:id="165" w:author="Abbas Karaki" w:date="2024-11-07T14:24:00Z">
              <w:r>
                <w:rPr>
                  <w:sz w:val="16"/>
                </w:rPr>
                <w:t>Type of data</w:t>
              </w:r>
            </w:ins>
          </w:p>
        </w:tc>
        <w:tc>
          <w:tcPr>
            <w:tcW w:w="1080" w:type="dxa"/>
            <w:shd w:val="clear" w:color="auto" w:fill="auto"/>
            <w:tcPrChange w:id="166" w:author="Abbas Karaki" w:date="2024-11-08T14:20:00Z" w16du:dateUtc="2024-11-08T13:20:00Z">
              <w:tcPr>
                <w:tcW w:w="1080" w:type="dxa"/>
                <w:gridSpan w:val="2"/>
                <w:shd w:val="clear" w:color="auto" w:fill="auto"/>
              </w:tcPr>
            </w:tcPrChange>
          </w:tcPr>
          <w:p w14:paraId="427259ED" w14:textId="553BF6BB" w:rsidR="002E35DA" w:rsidRPr="00B42EFE" w:rsidRDefault="002E35DA" w:rsidP="00B874A3">
            <w:pPr>
              <w:pStyle w:val="TAH"/>
              <w:rPr>
                <w:ins w:id="167" w:author="DjR" w:date="2024-11-07T21:58:00Z"/>
                <w:sz w:val="16"/>
              </w:rPr>
            </w:pPr>
            <w:ins w:id="168" w:author="DjR" w:date="2024-11-07T21:59:00Z">
              <w:r>
                <w:rPr>
                  <w:sz w:val="16"/>
                </w:rPr>
                <w:t>Function</w:t>
              </w:r>
            </w:ins>
          </w:p>
        </w:tc>
        <w:tc>
          <w:tcPr>
            <w:tcW w:w="1080" w:type="dxa"/>
            <w:shd w:val="clear" w:color="auto" w:fill="auto"/>
            <w:tcMar>
              <w:left w:w="57" w:type="dxa"/>
              <w:right w:w="57" w:type="dxa"/>
            </w:tcMar>
            <w:tcPrChange w:id="169" w:author="Abbas Karaki" w:date="2024-11-08T14:20:00Z" w16du:dateUtc="2024-11-08T13:20:00Z">
              <w:tcPr>
                <w:tcW w:w="1080" w:type="dxa"/>
                <w:gridSpan w:val="2"/>
                <w:shd w:val="clear" w:color="auto" w:fill="auto"/>
                <w:tcMar>
                  <w:left w:w="57" w:type="dxa"/>
                  <w:right w:w="57" w:type="dxa"/>
                </w:tcMar>
              </w:tcPr>
            </w:tcPrChange>
          </w:tcPr>
          <w:p w14:paraId="565B038F" w14:textId="7827EE9A" w:rsidR="002E35DA" w:rsidRDefault="002E35DA" w:rsidP="00B874A3">
            <w:pPr>
              <w:pStyle w:val="TAH"/>
              <w:rPr>
                <w:ins w:id="170" w:author="DjR" w:date="2024-11-07T22:15:00Z"/>
                <w:sz w:val="16"/>
              </w:rPr>
            </w:pPr>
            <w:ins w:id="171" w:author="Abbas Karaki" w:date="2024-11-07T14:15:00Z">
              <w:r w:rsidRPr="00B42EFE">
                <w:rPr>
                  <w:sz w:val="16"/>
                </w:rPr>
                <w:t>Experienced data rate</w:t>
              </w:r>
            </w:ins>
          </w:p>
          <w:p w14:paraId="588ACBD0" w14:textId="5659BCBF" w:rsidR="002E35DA" w:rsidRPr="00B42EFE" w:rsidRDefault="002E35DA" w:rsidP="00B874A3">
            <w:pPr>
              <w:pStyle w:val="TAH"/>
              <w:rPr>
                <w:ins w:id="172" w:author="Abbas Karaki" w:date="2024-11-07T14:15:00Z"/>
                <w:sz w:val="16"/>
              </w:rPr>
            </w:pPr>
            <w:ins w:id="173" w:author="DjR" w:date="2024-11-07T22:15:00Z">
              <w:del w:id="174" w:author="Abbas Karaki" w:date="2024-11-08T14:19:00Z" w16du:dateUtc="2024-11-08T13:19:00Z">
                <w:r w:rsidDel="002E35DA">
                  <w:rPr>
                    <w:sz w:val="16"/>
                  </w:rPr>
                  <w:delText>Data rate</w:delText>
                </w:r>
              </w:del>
            </w:ins>
          </w:p>
        </w:tc>
        <w:tc>
          <w:tcPr>
            <w:tcW w:w="990" w:type="dxa"/>
            <w:shd w:val="clear" w:color="auto" w:fill="auto"/>
            <w:tcMar>
              <w:left w:w="57" w:type="dxa"/>
              <w:right w:w="57" w:type="dxa"/>
            </w:tcMar>
            <w:tcPrChange w:id="175" w:author="Abbas Karaki" w:date="2024-11-08T14:20:00Z" w16du:dateUtc="2024-11-08T13:20:00Z">
              <w:tcPr>
                <w:tcW w:w="990" w:type="dxa"/>
                <w:gridSpan w:val="3"/>
                <w:shd w:val="clear" w:color="auto" w:fill="auto"/>
                <w:tcMar>
                  <w:left w:w="57" w:type="dxa"/>
                  <w:right w:w="57" w:type="dxa"/>
                </w:tcMar>
              </w:tcPr>
            </w:tcPrChange>
          </w:tcPr>
          <w:p w14:paraId="73EFDDC0" w14:textId="77777777" w:rsidR="002E35DA" w:rsidRPr="00B42EFE" w:rsidRDefault="002E35DA" w:rsidP="00B874A3">
            <w:pPr>
              <w:pStyle w:val="TAH"/>
              <w:rPr>
                <w:ins w:id="176" w:author="Abbas Karaki" w:date="2024-11-07T14:15:00Z"/>
                <w:sz w:val="16"/>
              </w:rPr>
            </w:pPr>
            <w:ins w:id="177" w:author="Abbas Karaki" w:date="2024-11-07T14:15:00Z">
              <w:r w:rsidRPr="00B42EFE">
                <w:rPr>
                  <w:sz w:val="16"/>
                </w:rPr>
                <w:t>Area traffic capacity</w:t>
              </w:r>
            </w:ins>
          </w:p>
          <w:p w14:paraId="541B1612" w14:textId="77777777" w:rsidR="002E35DA" w:rsidRDefault="002E35DA" w:rsidP="00B874A3">
            <w:pPr>
              <w:pStyle w:val="TAH"/>
              <w:rPr>
                <w:ins w:id="178" w:author="Abbas Karaki" w:date="2024-11-07T14:15:00Z"/>
                <w:sz w:val="16"/>
              </w:rPr>
            </w:pPr>
            <w:ins w:id="179" w:author="Abbas Karaki" w:date="2024-11-07T14:15:00Z">
              <w:r w:rsidRPr="00B42EFE">
                <w:rPr>
                  <w:sz w:val="16"/>
                </w:rPr>
                <w:t>(DL)</w:t>
              </w:r>
              <w:r>
                <w:rPr>
                  <w:sz w:val="16"/>
                </w:rPr>
                <w:t xml:space="preserve"> </w:t>
              </w:r>
            </w:ins>
          </w:p>
          <w:p w14:paraId="2E2A8C2E" w14:textId="77777777" w:rsidR="002E35DA" w:rsidRPr="00B42EFE" w:rsidRDefault="002E35DA" w:rsidP="00B874A3">
            <w:pPr>
              <w:pStyle w:val="TAH"/>
              <w:rPr>
                <w:ins w:id="180" w:author="Abbas Karaki" w:date="2024-11-07T14:15:00Z"/>
                <w:sz w:val="16"/>
              </w:rPr>
            </w:pPr>
            <w:ins w:id="181" w:author="Abbas Karaki" w:date="2024-11-07T14:15:00Z">
              <w:r w:rsidRPr="00267D8D">
                <w:rPr>
                  <w:sz w:val="16"/>
                </w:rPr>
                <w:t>(note 1)</w:t>
              </w:r>
            </w:ins>
          </w:p>
        </w:tc>
        <w:tc>
          <w:tcPr>
            <w:tcW w:w="990" w:type="dxa"/>
            <w:tcMar>
              <w:left w:w="57" w:type="dxa"/>
              <w:right w:w="57" w:type="dxa"/>
            </w:tcMar>
            <w:tcPrChange w:id="182" w:author="Abbas Karaki" w:date="2024-11-08T14:20:00Z" w16du:dateUtc="2024-11-08T13:20:00Z">
              <w:tcPr>
                <w:tcW w:w="990" w:type="dxa"/>
                <w:gridSpan w:val="2"/>
                <w:tcMar>
                  <w:left w:w="57" w:type="dxa"/>
                  <w:right w:w="57" w:type="dxa"/>
                </w:tcMar>
              </w:tcPr>
            </w:tcPrChange>
          </w:tcPr>
          <w:p w14:paraId="315079CF" w14:textId="77777777" w:rsidR="002E35DA" w:rsidRPr="00B42EFE" w:rsidRDefault="002E35DA" w:rsidP="00B874A3">
            <w:pPr>
              <w:pStyle w:val="TAH"/>
              <w:rPr>
                <w:ins w:id="183" w:author="Abbas Karaki" w:date="2024-11-07T14:15:00Z"/>
                <w:sz w:val="16"/>
              </w:rPr>
            </w:pPr>
            <w:ins w:id="184" w:author="Abbas Karaki" w:date="2024-11-07T14:15:00Z">
              <w:r w:rsidRPr="00B42EFE">
                <w:rPr>
                  <w:sz w:val="16"/>
                </w:rPr>
                <w:t>Area traffic capacity</w:t>
              </w:r>
            </w:ins>
          </w:p>
          <w:p w14:paraId="775DBD68" w14:textId="77777777" w:rsidR="002E35DA" w:rsidRDefault="002E35DA" w:rsidP="00B874A3">
            <w:pPr>
              <w:pStyle w:val="TAH"/>
              <w:rPr>
                <w:ins w:id="185" w:author="Abbas Karaki" w:date="2024-11-07T14:15:00Z"/>
                <w:sz w:val="16"/>
              </w:rPr>
            </w:pPr>
            <w:ins w:id="186" w:author="Abbas Karaki" w:date="2024-11-07T14:15:00Z">
              <w:r w:rsidRPr="00B42EFE">
                <w:rPr>
                  <w:sz w:val="16"/>
                </w:rPr>
                <w:t>(UL)</w:t>
              </w:r>
              <w:r>
                <w:rPr>
                  <w:sz w:val="16"/>
                </w:rPr>
                <w:t xml:space="preserve"> </w:t>
              </w:r>
            </w:ins>
          </w:p>
          <w:p w14:paraId="62383C5C" w14:textId="77777777" w:rsidR="002E35DA" w:rsidRPr="00B42EFE" w:rsidRDefault="002E35DA" w:rsidP="00B874A3">
            <w:pPr>
              <w:pStyle w:val="TAH"/>
              <w:rPr>
                <w:ins w:id="187" w:author="Abbas Karaki" w:date="2024-11-07T14:15:00Z"/>
                <w:sz w:val="16"/>
              </w:rPr>
            </w:pPr>
            <w:ins w:id="188" w:author="Abbas Karaki" w:date="2024-11-07T14:15:00Z">
              <w:r w:rsidRPr="00267D8D">
                <w:rPr>
                  <w:sz w:val="16"/>
                </w:rPr>
                <w:t>(note 1)</w:t>
              </w:r>
            </w:ins>
          </w:p>
        </w:tc>
        <w:tc>
          <w:tcPr>
            <w:tcW w:w="697" w:type="dxa"/>
            <w:shd w:val="clear" w:color="auto" w:fill="auto"/>
            <w:tcMar>
              <w:left w:w="57" w:type="dxa"/>
              <w:right w:w="57" w:type="dxa"/>
            </w:tcMar>
            <w:tcPrChange w:id="189" w:author="Abbas Karaki" w:date="2024-11-08T14:20:00Z" w16du:dateUtc="2024-11-08T13:20:00Z">
              <w:tcPr>
                <w:tcW w:w="697" w:type="dxa"/>
                <w:shd w:val="clear" w:color="auto" w:fill="auto"/>
                <w:tcMar>
                  <w:left w:w="57" w:type="dxa"/>
                  <w:right w:w="57" w:type="dxa"/>
                </w:tcMar>
              </w:tcPr>
            </w:tcPrChange>
          </w:tcPr>
          <w:p w14:paraId="22707FBF" w14:textId="77777777" w:rsidR="002E35DA" w:rsidRPr="00B42EFE" w:rsidRDefault="002E35DA" w:rsidP="00B874A3">
            <w:pPr>
              <w:pStyle w:val="TAH"/>
              <w:rPr>
                <w:ins w:id="190" w:author="Abbas Karaki" w:date="2024-11-07T14:15:00Z"/>
                <w:sz w:val="16"/>
              </w:rPr>
            </w:pPr>
            <w:ins w:id="191" w:author="Abbas Karaki" w:date="2024-11-07T14:15:00Z">
              <w:r>
                <w:rPr>
                  <w:sz w:val="16"/>
                </w:rPr>
                <w:t>Overall u</w:t>
              </w:r>
              <w:r w:rsidRPr="00B42EFE">
                <w:rPr>
                  <w:sz w:val="16"/>
                </w:rPr>
                <w:t xml:space="preserve">ser density </w:t>
              </w:r>
            </w:ins>
          </w:p>
        </w:tc>
        <w:tc>
          <w:tcPr>
            <w:tcW w:w="1000" w:type="dxa"/>
            <w:tcMar>
              <w:left w:w="57" w:type="dxa"/>
              <w:right w:w="57" w:type="dxa"/>
            </w:tcMar>
            <w:tcPrChange w:id="192" w:author="Abbas Karaki" w:date="2024-11-08T14:20:00Z" w16du:dateUtc="2024-11-08T13:20:00Z">
              <w:tcPr>
                <w:tcW w:w="1000" w:type="dxa"/>
                <w:gridSpan w:val="2"/>
                <w:tcMar>
                  <w:left w:w="57" w:type="dxa"/>
                  <w:right w:w="57" w:type="dxa"/>
                </w:tcMar>
              </w:tcPr>
            </w:tcPrChange>
          </w:tcPr>
          <w:p w14:paraId="50E1928F" w14:textId="2F8102AD" w:rsidR="002E35DA" w:rsidRPr="00B42EFE" w:rsidRDefault="002E35DA" w:rsidP="00B874A3">
            <w:pPr>
              <w:pStyle w:val="TAH"/>
              <w:rPr>
                <w:ins w:id="193" w:author="Abbas Karaki" w:date="2024-11-07T14:15:00Z"/>
                <w:sz w:val="16"/>
              </w:rPr>
            </w:pPr>
            <w:ins w:id="194" w:author="Abbas Karaki" w:date="2024-11-07T14:53:00Z">
              <w:r>
                <w:rPr>
                  <w:sz w:val="16"/>
                </w:rPr>
                <w:t xml:space="preserve">End-to-end </w:t>
              </w:r>
            </w:ins>
            <w:ins w:id="195" w:author="Abbas Karaki" w:date="2024-11-07T14:30:00Z">
              <w:r>
                <w:rPr>
                  <w:sz w:val="16"/>
                </w:rPr>
                <w:t>Latency</w:t>
              </w:r>
            </w:ins>
          </w:p>
        </w:tc>
        <w:tc>
          <w:tcPr>
            <w:tcW w:w="909" w:type="dxa"/>
            <w:shd w:val="clear" w:color="auto" w:fill="auto"/>
            <w:tcMar>
              <w:left w:w="57" w:type="dxa"/>
              <w:right w:w="57" w:type="dxa"/>
            </w:tcMar>
            <w:tcPrChange w:id="196" w:author="Abbas Karaki" w:date="2024-11-08T14:20:00Z" w16du:dateUtc="2024-11-08T13:20:00Z">
              <w:tcPr>
                <w:tcW w:w="909" w:type="dxa"/>
                <w:gridSpan w:val="2"/>
                <w:shd w:val="clear" w:color="auto" w:fill="auto"/>
                <w:tcMar>
                  <w:left w:w="57" w:type="dxa"/>
                  <w:right w:w="57" w:type="dxa"/>
                </w:tcMar>
              </w:tcPr>
            </w:tcPrChange>
          </w:tcPr>
          <w:p w14:paraId="78C05F6C" w14:textId="10823512" w:rsidR="002E35DA" w:rsidRPr="00B42EFE" w:rsidRDefault="002E35DA" w:rsidP="00B874A3">
            <w:pPr>
              <w:pStyle w:val="TAH"/>
              <w:rPr>
                <w:ins w:id="197" w:author="Abbas Karaki" w:date="2024-11-07T14:15:00Z"/>
                <w:sz w:val="16"/>
              </w:rPr>
            </w:pPr>
            <w:ins w:id="198" w:author="DjR" w:date="2024-11-07T22:03:00Z">
              <w:r>
                <w:rPr>
                  <w:sz w:val="16"/>
                </w:rPr>
                <w:t xml:space="preserve">Max </w:t>
              </w:r>
            </w:ins>
            <w:ins w:id="199" w:author="Abbas Karaki" w:date="2024-11-07T14:15:00Z">
              <w:r w:rsidRPr="00B42EFE">
                <w:rPr>
                  <w:sz w:val="16"/>
                </w:rPr>
                <w:t xml:space="preserve">UE </w:t>
              </w:r>
            </w:ins>
            <w:ins w:id="200" w:author="DjR" w:date="2024-11-07T22:04:00Z">
              <w:r>
                <w:rPr>
                  <w:sz w:val="16"/>
                </w:rPr>
                <w:t xml:space="preserve">ground </w:t>
              </w:r>
            </w:ins>
            <w:ins w:id="201" w:author="Abbas Karaki" w:date="2024-11-07T14:15:00Z">
              <w:r w:rsidRPr="00B42EFE">
                <w:rPr>
                  <w:sz w:val="16"/>
                </w:rPr>
                <w:t>speed</w:t>
              </w:r>
            </w:ins>
          </w:p>
        </w:tc>
        <w:tc>
          <w:tcPr>
            <w:tcW w:w="1103" w:type="dxa"/>
            <w:shd w:val="clear" w:color="auto" w:fill="auto"/>
            <w:tcMar>
              <w:left w:w="57" w:type="dxa"/>
              <w:right w:w="57" w:type="dxa"/>
            </w:tcMar>
            <w:tcPrChange w:id="202" w:author="Abbas Karaki" w:date="2024-11-08T14:20:00Z" w16du:dateUtc="2024-11-08T13:20:00Z">
              <w:tcPr>
                <w:tcW w:w="1039" w:type="dxa"/>
                <w:shd w:val="clear" w:color="auto" w:fill="auto"/>
                <w:tcMar>
                  <w:left w:w="57" w:type="dxa"/>
                  <w:right w:w="57" w:type="dxa"/>
                </w:tcMar>
              </w:tcPr>
            </w:tcPrChange>
          </w:tcPr>
          <w:p w14:paraId="0719AC85" w14:textId="77777777" w:rsidR="002E35DA" w:rsidRPr="00B42EFE" w:rsidRDefault="002E35DA" w:rsidP="00B874A3">
            <w:pPr>
              <w:pStyle w:val="TAH"/>
              <w:rPr>
                <w:ins w:id="203" w:author="Abbas Karaki" w:date="2024-11-07T14:15:00Z"/>
                <w:sz w:val="16"/>
              </w:rPr>
            </w:pPr>
            <w:ins w:id="204" w:author="Abbas Karaki" w:date="2024-11-07T14:15:00Z">
              <w:r>
                <w:rPr>
                  <w:sz w:val="16"/>
                </w:rPr>
                <w:t>UE type</w:t>
              </w:r>
            </w:ins>
          </w:p>
        </w:tc>
      </w:tr>
      <w:tr w:rsidR="002E35DA" w:rsidRPr="00FF3908" w14:paraId="130419A8" w14:textId="77777777" w:rsidTr="00081845">
        <w:trPr>
          <w:trHeight w:val="583"/>
          <w:ins w:id="205" w:author="DjR" w:date="2024-11-07T22:22:00Z"/>
          <w:trPrChange w:id="206" w:author="Abbas Karaki" w:date="2024-11-08T14:20:00Z" w16du:dateUtc="2024-11-08T13:20:00Z">
            <w:trPr>
              <w:gridBefore w:val="2"/>
              <w:gridAfter w:val="0"/>
              <w:wAfter w:w="1080" w:type="dxa"/>
              <w:trHeight w:val="583"/>
            </w:trPr>
          </w:trPrChange>
        </w:trPr>
        <w:tc>
          <w:tcPr>
            <w:tcW w:w="813" w:type="dxa"/>
            <w:vMerge w:val="restart"/>
            <w:shd w:val="clear" w:color="auto" w:fill="auto"/>
            <w:tcMar>
              <w:left w:w="57" w:type="dxa"/>
              <w:right w:w="57" w:type="dxa"/>
            </w:tcMar>
            <w:tcPrChange w:id="207" w:author="Abbas Karaki" w:date="2024-11-08T14:20:00Z" w16du:dateUtc="2024-11-08T13:20:00Z">
              <w:tcPr>
                <w:tcW w:w="813" w:type="dxa"/>
                <w:gridSpan w:val="2"/>
                <w:vMerge w:val="restart"/>
                <w:shd w:val="clear" w:color="auto" w:fill="auto"/>
                <w:tcMar>
                  <w:left w:w="57" w:type="dxa"/>
                  <w:right w:w="57" w:type="dxa"/>
                </w:tcMar>
              </w:tcPr>
            </w:tcPrChange>
          </w:tcPr>
          <w:p w14:paraId="29FEA5A7" w14:textId="13DA1885" w:rsidR="002E35DA" w:rsidRDefault="002E35DA" w:rsidP="003C4206">
            <w:pPr>
              <w:pStyle w:val="TAC"/>
              <w:rPr>
                <w:ins w:id="208" w:author="DjR" w:date="2024-11-07T22:22:00Z"/>
                <w:sz w:val="16"/>
              </w:rPr>
            </w:pPr>
            <w:ins w:id="209" w:author="DjR" w:date="2024-11-07T22:22:00Z">
              <w:r>
                <w:rPr>
                  <w:sz w:val="16"/>
                </w:rPr>
                <w:t>UAV</w:t>
              </w:r>
            </w:ins>
          </w:p>
        </w:tc>
        <w:tc>
          <w:tcPr>
            <w:tcW w:w="1072" w:type="dxa"/>
            <w:vMerge w:val="restart"/>
            <w:tcPrChange w:id="210" w:author="Abbas Karaki" w:date="2024-11-08T14:20:00Z" w16du:dateUtc="2024-11-08T13:20:00Z">
              <w:tcPr>
                <w:tcW w:w="1072" w:type="dxa"/>
                <w:gridSpan w:val="2"/>
                <w:vMerge w:val="restart"/>
              </w:tcPr>
            </w:tcPrChange>
          </w:tcPr>
          <w:p w14:paraId="2925C811" w14:textId="79B723DC" w:rsidR="002E35DA" w:rsidRDefault="002E35DA" w:rsidP="003C4206">
            <w:pPr>
              <w:pStyle w:val="TAC"/>
              <w:rPr>
                <w:ins w:id="211" w:author="DjR" w:date="2024-11-07T22:22:00Z"/>
              </w:rPr>
            </w:pPr>
            <w:ins w:id="212" w:author="DjR" w:date="2024-11-07T22:32:00Z">
              <w:r>
                <w:t>V</w:t>
              </w:r>
            </w:ins>
            <w:ins w:id="213" w:author="DjR" w:date="2024-11-07T22:31:00Z">
              <w:r>
                <w:t xml:space="preserve">ideo </w:t>
              </w:r>
            </w:ins>
            <w:ins w:id="214" w:author="DjR" w:date="2024-11-07T22:23:00Z">
              <w:r>
                <w:t>data</w:t>
              </w:r>
            </w:ins>
            <w:ins w:id="215" w:author="DjR" w:date="2024-11-07T22:26:00Z">
              <w:r>
                <w:t xml:space="preserve"> over satellite access</w:t>
              </w:r>
            </w:ins>
            <w:ins w:id="216" w:author="DjR" w:date="2024-11-07T22:32:00Z">
              <w:r>
                <w:t xml:space="preserve"> (used for Sea</w:t>
              </w:r>
            </w:ins>
            <w:ins w:id="217" w:author="DjR" w:date="2024-11-07T22:33:00Z">
              <w:r>
                <w:t>rch and rescue and aid to UAV non-VLOS C2</w:t>
              </w:r>
            </w:ins>
            <w:ins w:id="218" w:author="DjR" w:date="2024-11-07T22:32:00Z">
              <w:r>
                <w:t>)</w:t>
              </w:r>
            </w:ins>
          </w:p>
        </w:tc>
        <w:tc>
          <w:tcPr>
            <w:tcW w:w="1080" w:type="dxa"/>
            <w:tcPrChange w:id="219" w:author="Abbas Karaki" w:date="2024-11-08T14:20:00Z" w16du:dateUtc="2024-11-08T13:20:00Z">
              <w:tcPr>
                <w:tcW w:w="1080" w:type="dxa"/>
                <w:gridSpan w:val="2"/>
              </w:tcPr>
            </w:tcPrChange>
          </w:tcPr>
          <w:p w14:paraId="29790A32" w14:textId="50CF27AF" w:rsidR="002E35DA" w:rsidRDefault="002E35DA" w:rsidP="003C4206">
            <w:pPr>
              <w:pStyle w:val="TAC"/>
              <w:rPr>
                <w:ins w:id="220" w:author="DjR" w:date="2024-11-07T22:22:00Z"/>
              </w:rPr>
            </w:pPr>
            <w:ins w:id="221" w:author="DjR" w:date="2024-11-07T22:22:00Z">
              <w:r>
                <w:t>UAV terminated C2</w:t>
              </w:r>
            </w:ins>
          </w:p>
        </w:tc>
        <w:tc>
          <w:tcPr>
            <w:tcW w:w="1080" w:type="dxa"/>
            <w:shd w:val="clear" w:color="auto" w:fill="auto"/>
            <w:tcMar>
              <w:left w:w="57" w:type="dxa"/>
              <w:right w:w="57" w:type="dxa"/>
            </w:tcMar>
            <w:tcPrChange w:id="222" w:author="Abbas Karaki" w:date="2024-11-08T14:20:00Z" w16du:dateUtc="2024-11-08T13:20:00Z">
              <w:tcPr>
                <w:tcW w:w="1080" w:type="dxa"/>
                <w:gridSpan w:val="2"/>
                <w:shd w:val="clear" w:color="auto" w:fill="auto"/>
                <w:tcMar>
                  <w:left w:w="57" w:type="dxa"/>
                  <w:right w:w="57" w:type="dxa"/>
                </w:tcMar>
              </w:tcPr>
            </w:tcPrChange>
          </w:tcPr>
          <w:p w14:paraId="2388E7B9" w14:textId="10E33402" w:rsidR="002E35DA" w:rsidRDefault="002E35DA" w:rsidP="003C4206">
            <w:pPr>
              <w:pStyle w:val="TAC"/>
              <w:rPr>
                <w:ins w:id="223" w:author="DjR" w:date="2024-11-07T22:22:00Z"/>
              </w:rPr>
            </w:pPr>
            <w:ins w:id="224" w:author="DjR" w:date="2024-11-07T22:25:00Z">
              <w:r>
                <w:t xml:space="preserve">300 </w:t>
              </w:r>
            </w:ins>
            <w:ins w:id="225" w:author="DjR" w:date="2024-11-07T22:22:00Z">
              <w:r>
                <w:t>kbit/</w:t>
              </w:r>
              <w:r w:rsidRPr="00FF3908">
                <w:t>s</w:t>
              </w:r>
            </w:ins>
          </w:p>
        </w:tc>
        <w:tc>
          <w:tcPr>
            <w:tcW w:w="990" w:type="dxa"/>
            <w:shd w:val="clear" w:color="auto" w:fill="auto"/>
            <w:tcMar>
              <w:left w:w="57" w:type="dxa"/>
              <w:right w:w="57" w:type="dxa"/>
            </w:tcMar>
            <w:tcPrChange w:id="226" w:author="Abbas Karaki" w:date="2024-11-08T14:20:00Z" w16du:dateUtc="2024-11-08T13:20:00Z">
              <w:tcPr>
                <w:tcW w:w="990" w:type="dxa"/>
                <w:gridSpan w:val="3"/>
                <w:shd w:val="clear" w:color="auto" w:fill="auto"/>
                <w:tcMar>
                  <w:left w:w="57" w:type="dxa"/>
                  <w:right w:w="57" w:type="dxa"/>
                </w:tcMar>
              </w:tcPr>
            </w:tcPrChange>
          </w:tcPr>
          <w:p w14:paraId="4D95A756" w14:textId="40FB9565" w:rsidR="002E35DA" w:rsidRDefault="002E35DA" w:rsidP="003C4206">
            <w:pPr>
              <w:pStyle w:val="TAC"/>
              <w:rPr>
                <w:ins w:id="227" w:author="DjR" w:date="2024-11-07T22:22:00Z"/>
              </w:rPr>
            </w:pPr>
            <w:ins w:id="228" w:author="DjR" w:date="2024-11-07T22:22:00Z">
              <w:r>
                <w:t>TBD</w:t>
              </w:r>
            </w:ins>
          </w:p>
        </w:tc>
        <w:tc>
          <w:tcPr>
            <w:tcW w:w="990" w:type="dxa"/>
            <w:tcMar>
              <w:left w:w="57" w:type="dxa"/>
              <w:right w:w="57" w:type="dxa"/>
            </w:tcMar>
            <w:tcPrChange w:id="229" w:author="Abbas Karaki" w:date="2024-11-08T14:20:00Z" w16du:dateUtc="2024-11-08T13:20:00Z">
              <w:tcPr>
                <w:tcW w:w="990" w:type="dxa"/>
                <w:gridSpan w:val="2"/>
                <w:tcMar>
                  <w:left w:w="57" w:type="dxa"/>
                  <w:right w:w="57" w:type="dxa"/>
                </w:tcMar>
              </w:tcPr>
            </w:tcPrChange>
          </w:tcPr>
          <w:p w14:paraId="01417426" w14:textId="0E9F1E0F" w:rsidR="002E35DA" w:rsidRDefault="002E35DA" w:rsidP="003C4206">
            <w:pPr>
              <w:pStyle w:val="TAC"/>
              <w:rPr>
                <w:ins w:id="230" w:author="DjR" w:date="2024-11-07T22:22:00Z"/>
              </w:rPr>
            </w:pPr>
            <w:ins w:id="231" w:author="DjR" w:date="2024-11-07T22:22:00Z">
              <w:r>
                <w:t>TBD</w:t>
              </w:r>
            </w:ins>
          </w:p>
        </w:tc>
        <w:tc>
          <w:tcPr>
            <w:tcW w:w="697" w:type="dxa"/>
            <w:shd w:val="clear" w:color="auto" w:fill="auto"/>
            <w:tcMar>
              <w:left w:w="57" w:type="dxa"/>
              <w:right w:w="57" w:type="dxa"/>
            </w:tcMar>
            <w:tcPrChange w:id="232" w:author="Abbas Karaki" w:date="2024-11-08T14:20:00Z" w16du:dateUtc="2024-11-08T13:20:00Z">
              <w:tcPr>
                <w:tcW w:w="697" w:type="dxa"/>
                <w:shd w:val="clear" w:color="auto" w:fill="auto"/>
                <w:tcMar>
                  <w:left w:w="57" w:type="dxa"/>
                  <w:right w:w="57" w:type="dxa"/>
                </w:tcMar>
              </w:tcPr>
            </w:tcPrChange>
          </w:tcPr>
          <w:p w14:paraId="47118A7B" w14:textId="0950DB2D" w:rsidR="002E35DA" w:rsidRDefault="002E35DA" w:rsidP="003C4206">
            <w:pPr>
              <w:pStyle w:val="TAC"/>
              <w:rPr>
                <w:ins w:id="233" w:author="DjR" w:date="2024-11-07T22:22:00Z"/>
              </w:rPr>
            </w:pPr>
            <w:ins w:id="234" w:author="DjR" w:date="2024-11-07T22:22:00Z">
              <w:r>
                <w:t>TBD</w:t>
              </w:r>
            </w:ins>
          </w:p>
        </w:tc>
        <w:tc>
          <w:tcPr>
            <w:tcW w:w="1000" w:type="dxa"/>
            <w:tcMar>
              <w:left w:w="57" w:type="dxa"/>
              <w:right w:w="57" w:type="dxa"/>
            </w:tcMar>
            <w:tcPrChange w:id="235" w:author="Abbas Karaki" w:date="2024-11-08T14:20:00Z" w16du:dateUtc="2024-11-08T13:20:00Z">
              <w:tcPr>
                <w:tcW w:w="1000" w:type="dxa"/>
                <w:gridSpan w:val="2"/>
                <w:tcMar>
                  <w:left w:w="57" w:type="dxa"/>
                  <w:right w:w="57" w:type="dxa"/>
                </w:tcMar>
              </w:tcPr>
            </w:tcPrChange>
          </w:tcPr>
          <w:p w14:paraId="06FA5EC4" w14:textId="7DF509E3" w:rsidR="002E35DA" w:rsidRDefault="002E35DA" w:rsidP="003C4206">
            <w:pPr>
              <w:pStyle w:val="TAC"/>
              <w:rPr>
                <w:ins w:id="236" w:author="DjR" w:date="2024-11-07T22:22:00Z"/>
              </w:rPr>
            </w:pPr>
            <w:ins w:id="237" w:author="DjR" w:date="2024-11-07T22:22:00Z">
              <w:r>
                <w:t>40ms</w:t>
              </w:r>
            </w:ins>
          </w:p>
        </w:tc>
        <w:tc>
          <w:tcPr>
            <w:tcW w:w="909" w:type="dxa"/>
            <w:vMerge w:val="restart"/>
            <w:shd w:val="clear" w:color="auto" w:fill="auto"/>
            <w:tcMar>
              <w:left w:w="57" w:type="dxa"/>
              <w:right w:w="57" w:type="dxa"/>
            </w:tcMar>
            <w:tcPrChange w:id="238" w:author="Abbas Karaki" w:date="2024-11-08T14:20:00Z" w16du:dateUtc="2024-11-08T13:20:00Z">
              <w:tcPr>
                <w:tcW w:w="909" w:type="dxa"/>
                <w:gridSpan w:val="2"/>
                <w:vMerge w:val="restart"/>
                <w:shd w:val="clear" w:color="auto" w:fill="auto"/>
                <w:tcMar>
                  <w:left w:w="57" w:type="dxa"/>
                  <w:right w:w="57" w:type="dxa"/>
                </w:tcMar>
              </w:tcPr>
            </w:tcPrChange>
          </w:tcPr>
          <w:p w14:paraId="3C8940AD" w14:textId="77777777" w:rsidR="002E35DA" w:rsidRDefault="002E35DA" w:rsidP="003C4206">
            <w:pPr>
              <w:pStyle w:val="TAC"/>
              <w:rPr>
                <w:ins w:id="239" w:author="DjR" w:date="2024-11-07T22:22:00Z"/>
              </w:rPr>
            </w:pPr>
          </w:p>
          <w:p w14:paraId="78830662" w14:textId="77777777" w:rsidR="002E35DA" w:rsidRDefault="002E35DA" w:rsidP="003C4206">
            <w:pPr>
              <w:pStyle w:val="TAC"/>
              <w:rPr>
                <w:ins w:id="240" w:author="DjR" w:date="2024-11-07T22:22:00Z"/>
              </w:rPr>
            </w:pPr>
          </w:p>
          <w:p w14:paraId="4E12281F" w14:textId="70D1A3AA" w:rsidR="002E35DA" w:rsidRDefault="00DF31DB" w:rsidP="003C4206">
            <w:pPr>
              <w:pStyle w:val="TAC"/>
              <w:rPr>
                <w:ins w:id="241" w:author="DjR" w:date="2024-11-07T22:22:00Z"/>
              </w:rPr>
            </w:pPr>
            <w:ins w:id="242" w:author="Abbas Karaki" w:date="2024-11-08T14:39:00Z" w16du:dateUtc="2024-11-08T13:39:00Z">
              <w:r>
                <w:t>6</w:t>
              </w:r>
            </w:ins>
            <w:ins w:id="243" w:author="DjR" w:date="2024-11-07T22:22:00Z">
              <w:del w:id="244" w:author="Abbas Karaki" w:date="2024-11-08T14:39:00Z" w16du:dateUtc="2024-11-08T13:39:00Z">
                <w:r w:rsidR="002E35DA" w:rsidDel="00DF31DB">
                  <w:delText>20</w:delText>
                </w:r>
              </w:del>
              <w:r w:rsidR="002E35DA">
                <w:t>0km/h</w:t>
              </w:r>
            </w:ins>
          </w:p>
        </w:tc>
        <w:tc>
          <w:tcPr>
            <w:tcW w:w="1103" w:type="dxa"/>
            <w:vMerge w:val="restart"/>
            <w:shd w:val="clear" w:color="auto" w:fill="auto"/>
            <w:tcMar>
              <w:left w:w="57" w:type="dxa"/>
              <w:right w:w="57" w:type="dxa"/>
            </w:tcMar>
            <w:tcPrChange w:id="245" w:author="Abbas Karaki" w:date="2024-11-08T14:20:00Z" w16du:dateUtc="2024-11-08T13:20:00Z">
              <w:tcPr>
                <w:tcW w:w="1039" w:type="dxa"/>
                <w:vMerge w:val="restart"/>
                <w:shd w:val="clear" w:color="auto" w:fill="auto"/>
                <w:tcMar>
                  <w:left w:w="57" w:type="dxa"/>
                  <w:right w:w="57" w:type="dxa"/>
                </w:tcMar>
              </w:tcPr>
            </w:tcPrChange>
          </w:tcPr>
          <w:p w14:paraId="64DB15A6" w14:textId="77777777" w:rsidR="002E35DA" w:rsidRDefault="002E35DA" w:rsidP="003C4206">
            <w:pPr>
              <w:pStyle w:val="TAL"/>
              <w:jc w:val="center"/>
              <w:rPr>
                <w:ins w:id="246" w:author="DjR" w:date="2024-11-07T22:22:00Z"/>
              </w:rPr>
            </w:pPr>
          </w:p>
          <w:p w14:paraId="43DA5BF8" w14:textId="77777777" w:rsidR="002E35DA" w:rsidRDefault="002E35DA" w:rsidP="003C4206">
            <w:pPr>
              <w:pStyle w:val="TAL"/>
              <w:jc w:val="center"/>
              <w:rPr>
                <w:ins w:id="247" w:author="DjR" w:date="2024-11-07T22:22:00Z"/>
              </w:rPr>
            </w:pPr>
            <w:ins w:id="248" w:author="DjR" w:date="2024-11-07T22:22:00Z">
              <w:r>
                <w:t>UAV</w:t>
              </w:r>
            </w:ins>
          </w:p>
          <w:p w14:paraId="2999F977" w14:textId="2B070AB1" w:rsidR="002E35DA" w:rsidRDefault="002E35DA" w:rsidP="003C4206">
            <w:pPr>
              <w:pStyle w:val="TAL"/>
              <w:jc w:val="center"/>
              <w:rPr>
                <w:ins w:id="249" w:author="DjR" w:date="2024-11-07T22:22:00Z"/>
              </w:rPr>
            </w:pPr>
            <w:ins w:id="250" w:author="DjR" w:date="2024-11-07T22:22:00Z">
              <w:r>
                <w:t>mounted</w:t>
              </w:r>
            </w:ins>
          </w:p>
        </w:tc>
      </w:tr>
      <w:tr w:rsidR="002E35DA" w:rsidRPr="00FF3908" w14:paraId="2C9040DD" w14:textId="77777777" w:rsidTr="00081845">
        <w:trPr>
          <w:trHeight w:val="583"/>
          <w:ins w:id="251" w:author="DjR" w:date="2024-11-07T22:22:00Z"/>
          <w:trPrChange w:id="252" w:author="Abbas Karaki" w:date="2024-11-08T14:20:00Z" w16du:dateUtc="2024-11-08T13:20:00Z">
            <w:trPr>
              <w:gridBefore w:val="2"/>
              <w:gridAfter w:val="0"/>
              <w:wAfter w:w="1080" w:type="dxa"/>
              <w:trHeight w:val="583"/>
            </w:trPr>
          </w:trPrChange>
        </w:trPr>
        <w:tc>
          <w:tcPr>
            <w:tcW w:w="813" w:type="dxa"/>
            <w:vMerge/>
            <w:shd w:val="clear" w:color="auto" w:fill="auto"/>
            <w:tcMar>
              <w:left w:w="57" w:type="dxa"/>
              <w:right w:w="57" w:type="dxa"/>
            </w:tcMar>
            <w:tcPrChange w:id="253" w:author="Abbas Karaki" w:date="2024-11-08T14:20:00Z" w16du:dateUtc="2024-11-08T13:20:00Z">
              <w:tcPr>
                <w:tcW w:w="813" w:type="dxa"/>
                <w:gridSpan w:val="2"/>
                <w:vMerge/>
                <w:shd w:val="clear" w:color="auto" w:fill="auto"/>
                <w:tcMar>
                  <w:left w:w="57" w:type="dxa"/>
                  <w:right w:w="57" w:type="dxa"/>
                </w:tcMar>
              </w:tcPr>
            </w:tcPrChange>
          </w:tcPr>
          <w:p w14:paraId="1F590A31" w14:textId="77777777" w:rsidR="002E35DA" w:rsidRDefault="002E35DA" w:rsidP="003C4206">
            <w:pPr>
              <w:pStyle w:val="TAC"/>
              <w:rPr>
                <w:ins w:id="254" w:author="DjR" w:date="2024-11-07T22:22:00Z"/>
                <w:sz w:val="16"/>
              </w:rPr>
            </w:pPr>
          </w:p>
        </w:tc>
        <w:tc>
          <w:tcPr>
            <w:tcW w:w="1072" w:type="dxa"/>
            <w:vMerge/>
            <w:tcPrChange w:id="255" w:author="Abbas Karaki" w:date="2024-11-08T14:20:00Z" w16du:dateUtc="2024-11-08T13:20:00Z">
              <w:tcPr>
                <w:tcW w:w="1072" w:type="dxa"/>
                <w:gridSpan w:val="2"/>
                <w:vMerge/>
              </w:tcPr>
            </w:tcPrChange>
          </w:tcPr>
          <w:p w14:paraId="35E8AA35" w14:textId="77777777" w:rsidR="002E35DA" w:rsidRDefault="002E35DA" w:rsidP="003C4206">
            <w:pPr>
              <w:pStyle w:val="TAC"/>
              <w:rPr>
                <w:ins w:id="256" w:author="DjR" w:date="2024-11-07T22:22:00Z"/>
              </w:rPr>
            </w:pPr>
          </w:p>
        </w:tc>
        <w:tc>
          <w:tcPr>
            <w:tcW w:w="1080" w:type="dxa"/>
            <w:tcPrChange w:id="257" w:author="Abbas Karaki" w:date="2024-11-08T14:20:00Z" w16du:dateUtc="2024-11-08T13:20:00Z">
              <w:tcPr>
                <w:tcW w:w="1080" w:type="dxa"/>
                <w:gridSpan w:val="2"/>
              </w:tcPr>
            </w:tcPrChange>
          </w:tcPr>
          <w:p w14:paraId="39D673C5" w14:textId="4831FAB9" w:rsidR="002E35DA" w:rsidRDefault="002E35DA" w:rsidP="003C4206">
            <w:pPr>
              <w:pStyle w:val="TAC"/>
              <w:rPr>
                <w:ins w:id="258" w:author="DjR" w:date="2024-11-07T22:22:00Z"/>
              </w:rPr>
            </w:pPr>
            <w:ins w:id="259" w:author="DjR" w:date="2024-11-07T22:22:00Z">
              <w:r>
                <w:t>UAV originated C2</w:t>
              </w:r>
            </w:ins>
          </w:p>
        </w:tc>
        <w:tc>
          <w:tcPr>
            <w:tcW w:w="1080" w:type="dxa"/>
            <w:shd w:val="clear" w:color="auto" w:fill="auto"/>
            <w:tcMar>
              <w:left w:w="57" w:type="dxa"/>
              <w:right w:w="57" w:type="dxa"/>
            </w:tcMar>
            <w:tcPrChange w:id="260" w:author="Abbas Karaki" w:date="2024-11-08T14:20:00Z" w16du:dateUtc="2024-11-08T13:20:00Z">
              <w:tcPr>
                <w:tcW w:w="1080" w:type="dxa"/>
                <w:gridSpan w:val="2"/>
                <w:shd w:val="clear" w:color="auto" w:fill="auto"/>
                <w:tcMar>
                  <w:left w:w="57" w:type="dxa"/>
                  <w:right w:w="57" w:type="dxa"/>
                </w:tcMar>
              </w:tcPr>
            </w:tcPrChange>
          </w:tcPr>
          <w:p w14:paraId="73240F1A" w14:textId="2ACC657C" w:rsidR="002E35DA" w:rsidRDefault="002E35DA" w:rsidP="003C4206">
            <w:pPr>
              <w:pStyle w:val="TAC"/>
              <w:rPr>
                <w:ins w:id="261" w:author="DjR" w:date="2024-11-07T22:22:00Z"/>
              </w:rPr>
            </w:pPr>
            <w:ins w:id="262" w:author="DjR" w:date="2024-11-07T22:25:00Z">
              <w:r>
                <w:t>6</w:t>
              </w:r>
            </w:ins>
            <w:ins w:id="263" w:author="Abbas Karaki" w:date="2024-11-08T14:21:00Z" w16du:dateUtc="2024-11-08T13:21:00Z">
              <w:r w:rsidR="00F36F4D">
                <w:t xml:space="preserve"> </w:t>
              </w:r>
            </w:ins>
            <w:ins w:id="264" w:author="DjR" w:date="2024-11-07T22:25:00Z">
              <w:r>
                <w:t>Mb</w:t>
              </w:r>
            </w:ins>
            <w:ins w:id="265" w:author="Abbas Karaki" w:date="2024-11-08T14:21:00Z" w16du:dateUtc="2024-11-08T13:21:00Z">
              <w:r w:rsidR="002726D0">
                <w:t>it/s</w:t>
              </w:r>
            </w:ins>
            <w:ins w:id="266" w:author="DjR" w:date="2024-11-07T22:25:00Z">
              <w:del w:id="267" w:author="Abbas Karaki" w:date="2024-11-08T14:21:00Z" w16du:dateUtc="2024-11-08T13:21:00Z">
                <w:r w:rsidDel="002726D0">
                  <w:delText>ps</w:delText>
                </w:r>
              </w:del>
            </w:ins>
            <w:ins w:id="268" w:author="DjR" w:date="2024-11-07T22:22:00Z">
              <w:del w:id="269" w:author="Abbas Karaki" w:date="2024-11-08T14:21:00Z" w16du:dateUtc="2024-11-08T13:21:00Z">
                <w:r w:rsidDel="002726D0">
                  <w:delText xml:space="preserve"> kbit/</w:delText>
                </w:r>
                <w:r w:rsidRPr="00FF3908" w:rsidDel="002726D0">
                  <w:delText>s</w:delText>
                </w:r>
              </w:del>
            </w:ins>
          </w:p>
        </w:tc>
        <w:tc>
          <w:tcPr>
            <w:tcW w:w="990" w:type="dxa"/>
            <w:shd w:val="clear" w:color="auto" w:fill="auto"/>
            <w:tcMar>
              <w:left w:w="57" w:type="dxa"/>
              <w:right w:w="57" w:type="dxa"/>
            </w:tcMar>
            <w:tcPrChange w:id="270" w:author="Abbas Karaki" w:date="2024-11-08T14:20:00Z" w16du:dateUtc="2024-11-08T13:20:00Z">
              <w:tcPr>
                <w:tcW w:w="990" w:type="dxa"/>
                <w:gridSpan w:val="3"/>
                <w:shd w:val="clear" w:color="auto" w:fill="auto"/>
                <w:tcMar>
                  <w:left w:w="57" w:type="dxa"/>
                  <w:right w:w="57" w:type="dxa"/>
                </w:tcMar>
              </w:tcPr>
            </w:tcPrChange>
          </w:tcPr>
          <w:p w14:paraId="259ED89C" w14:textId="0423B71B" w:rsidR="002E35DA" w:rsidRDefault="002E35DA" w:rsidP="003C4206">
            <w:pPr>
              <w:pStyle w:val="TAC"/>
              <w:rPr>
                <w:ins w:id="271" w:author="DjR" w:date="2024-11-07T22:22:00Z"/>
              </w:rPr>
            </w:pPr>
            <w:ins w:id="272" w:author="DjR" w:date="2024-11-07T22:22:00Z">
              <w:r>
                <w:t>TBD</w:t>
              </w:r>
            </w:ins>
          </w:p>
        </w:tc>
        <w:tc>
          <w:tcPr>
            <w:tcW w:w="990" w:type="dxa"/>
            <w:tcMar>
              <w:left w:w="57" w:type="dxa"/>
              <w:right w:w="57" w:type="dxa"/>
            </w:tcMar>
            <w:tcPrChange w:id="273" w:author="Abbas Karaki" w:date="2024-11-08T14:20:00Z" w16du:dateUtc="2024-11-08T13:20:00Z">
              <w:tcPr>
                <w:tcW w:w="990" w:type="dxa"/>
                <w:gridSpan w:val="2"/>
                <w:tcMar>
                  <w:left w:w="57" w:type="dxa"/>
                  <w:right w:w="57" w:type="dxa"/>
                </w:tcMar>
              </w:tcPr>
            </w:tcPrChange>
          </w:tcPr>
          <w:p w14:paraId="59E8AC71" w14:textId="085E5EFC" w:rsidR="002E35DA" w:rsidRDefault="002E35DA" w:rsidP="003C4206">
            <w:pPr>
              <w:pStyle w:val="TAC"/>
              <w:rPr>
                <w:ins w:id="274" w:author="DjR" w:date="2024-11-07T22:22:00Z"/>
              </w:rPr>
            </w:pPr>
            <w:ins w:id="275" w:author="DjR" w:date="2024-11-07T22:22:00Z">
              <w:r>
                <w:t>TBD</w:t>
              </w:r>
            </w:ins>
          </w:p>
        </w:tc>
        <w:tc>
          <w:tcPr>
            <w:tcW w:w="697" w:type="dxa"/>
            <w:shd w:val="clear" w:color="auto" w:fill="auto"/>
            <w:tcMar>
              <w:left w:w="57" w:type="dxa"/>
              <w:right w:w="57" w:type="dxa"/>
            </w:tcMar>
            <w:tcPrChange w:id="276" w:author="Abbas Karaki" w:date="2024-11-08T14:20:00Z" w16du:dateUtc="2024-11-08T13:20:00Z">
              <w:tcPr>
                <w:tcW w:w="697" w:type="dxa"/>
                <w:shd w:val="clear" w:color="auto" w:fill="auto"/>
                <w:tcMar>
                  <w:left w:w="57" w:type="dxa"/>
                  <w:right w:w="57" w:type="dxa"/>
                </w:tcMar>
              </w:tcPr>
            </w:tcPrChange>
          </w:tcPr>
          <w:p w14:paraId="4E2C47BD" w14:textId="58531EAE" w:rsidR="002E35DA" w:rsidRDefault="002E35DA" w:rsidP="003C4206">
            <w:pPr>
              <w:pStyle w:val="TAC"/>
              <w:rPr>
                <w:ins w:id="277" w:author="DjR" w:date="2024-11-07T22:22:00Z"/>
              </w:rPr>
            </w:pPr>
            <w:ins w:id="278" w:author="DjR" w:date="2024-11-07T22:22:00Z">
              <w:r>
                <w:t>TBD</w:t>
              </w:r>
            </w:ins>
          </w:p>
        </w:tc>
        <w:tc>
          <w:tcPr>
            <w:tcW w:w="1000" w:type="dxa"/>
            <w:tcMar>
              <w:left w:w="57" w:type="dxa"/>
              <w:right w:w="57" w:type="dxa"/>
            </w:tcMar>
            <w:tcPrChange w:id="279" w:author="Abbas Karaki" w:date="2024-11-08T14:20:00Z" w16du:dateUtc="2024-11-08T13:20:00Z">
              <w:tcPr>
                <w:tcW w:w="1000" w:type="dxa"/>
                <w:gridSpan w:val="2"/>
                <w:tcMar>
                  <w:left w:w="57" w:type="dxa"/>
                  <w:right w:w="57" w:type="dxa"/>
                </w:tcMar>
              </w:tcPr>
            </w:tcPrChange>
          </w:tcPr>
          <w:p w14:paraId="13C8EB97" w14:textId="1BFFE34A" w:rsidR="002E35DA" w:rsidRDefault="002E35DA" w:rsidP="003C4206">
            <w:pPr>
              <w:pStyle w:val="TAC"/>
              <w:rPr>
                <w:ins w:id="280" w:author="DjR" w:date="2024-11-07T22:22:00Z"/>
              </w:rPr>
            </w:pPr>
            <w:ins w:id="281" w:author="DjR" w:date="2024-11-07T22:26:00Z">
              <w:r>
                <w:t>1</w:t>
              </w:r>
            </w:ins>
            <w:ins w:id="282" w:author="DjR" w:date="2024-11-07T22:22:00Z">
              <w:r>
                <w:t>40ms</w:t>
              </w:r>
            </w:ins>
          </w:p>
        </w:tc>
        <w:tc>
          <w:tcPr>
            <w:tcW w:w="909" w:type="dxa"/>
            <w:vMerge/>
            <w:shd w:val="clear" w:color="auto" w:fill="auto"/>
            <w:tcMar>
              <w:left w:w="57" w:type="dxa"/>
              <w:right w:w="57" w:type="dxa"/>
            </w:tcMar>
            <w:tcPrChange w:id="283" w:author="Abbas Karaki" w:date="2024-11-08T14:20:00Z" w16du:dateUtc="2024-11-08T13:20:00Z">
              <w:tcPr>
                <w:tcW w:w="909" w:type="dxa"/>
                <w:gridSpan w:val="2"/>
                <w:vMerge/>
                <w:shd w:val="clear" w:color="auto" w:fill="auto"/>
                <w:tcMar>
                  <w:left w:w="57" w:type="dxa"/>
                  <w:right w:w="57" w:type="dxa"/>
                </w:tcMar>
              </w:tcPr>
            </w:tcPrChange>
          </w:tcPr>
          <w:p w14:paraId="1E02AFBD" w14:textId="77777777" w:rsidR="002E35DA" w:rsidRDefault="002E35DA" w:rsidP="003C4206">
            <w:pPr>
              <w:pStyle w:val="TAC"/>
              <w:rPr>
                <w:ins w:id="284" w:author="DjR" w:date="2024-11-07T22:22:00Z"/>
              </w:rPr>
            </w:pPr>
          </w:p>
        </w:tc>
        <w:tc>
          <w:tcPr>
            <w:tcW w:w="1103" w:type="dxa"/>
            <w:vMerge/>
            <w:shd w:val="clear" w:color="auto" w:fill="auto"/>
            <w:tcMar>
              <w:left w:w="57" w:type="dxa"/>
              <w:right w:w="57" w:type="dxa"/>
            </w:tcMar>
            <w:tcPrChange w:id="285" w:author="Abbas Karaki" w:date="2024-11-08T14:20:00Z" w16du:dateUtc="2024-11-08T13:20:00Z">
              <w:tcPr>
                <w:tcW w:w="1039" w:type="dxa"/>
                <w:vMerge/>
                <w:shd w:val="clear" w:color="auto" w:fill="auto"/>
                <w:tcMar>
                  <w:left w:w="57" w:type="dxa"/>
                  <w:right w:w="57" w:type="dxa"/>
                </w:tcMar>
              </w:tcPr>
            </w:tcPrChange>
          </w:tcPr>
          <w:p w14:paraId="681C9BC2" w14:textId="77777777" w:rsidR="002E35DA" w:rsidRDefault="002E35DA" w:rsidP="003C4206">
            <w:pPr>
              <w:pStyle w:val="TAL"/>
              <w:jc w:val="center"/>
              <w:rPr>
                <w:ins w:id="286" w:author="DjR" w:date="2024-11-07T22:22:00Z"/>
              </w:rPr>
            </w:pPr>
          </w:p>
        </w:tc>
      </w:tr>
      <w:tr w:rsidR="002E35DA" w:rsidRPr="00FF3908" w14:paraId="5CEFEFB4" w14:textId="77777777" w:rsidTr="00081845">
        <w:trPr>
          <w:trHeight w:val="583"/>
          <w:ins w:id="287" w:author="Abbas Karaki" w:date="2024-11-07T14:15:00Z"/>
          <w:trPrChange w:id="288" w:author="Abbas Karaki" w:date="2024-11-08T14:20:00Z" w16du:dateUtc="2024-11-08T13:20:00Z">
            <w:trPr>
              <w:gridBefore w:val="2"/>
              <w:gridAfter w:val="0"/>
              <w:wAfter w:w="1080" w:type="dxa"/>
              <w:trHeight w:val="583"/>
            </w:trPr>
          </w:trPrChange>
        </w:trPr>
        <w:tc>
          <w:tcPr>
            <w:tcW w:w="813" w:type="dxa"/>
            <w:shd w:val="clear" w:color="auto" w:fill="auto"/>
            <w:tcMar>
              <w:left w:w="57" w:type="dxa"/>
              <w:right w:w="57" w:type="dxa"/>
            </w:tcMar>
            <w:tcPrChange w:id="289" w:author="Abbas Karaki" w:date="2024-11-08T14:20:00Z" w16du:dateUtc="2024-11-08T13:20:00Z">
              <w:tcPr>
                <w:tcW w:w="813" w:type="dxa"/>
                <w:gridSpan w:val="2"/>
                <w:shd w:val="clear" w:color="auto" w:fill="auto"/>
                <w:tcMar>
                  <w:left w:w="57" w:type="dxa"/>
                  <w:right w:w="57" w:type="dxa"/>
                </w:tcMar>
              </w:tcPr>
            </w:tcPrChange>
          </w:tcPr>
          <w:p w14:paraId="5AD877EB" w14:textId="2222E624" w:rsidR="002E35DA" w:rsidRPr="00B42EFE" w:rsidRDefault="002E35DA" w:rsidP="0027339C">
            <w:pPr>
              <w:pStyle w:val="TAC"/>
              <w:rPr>
                <w:ins w:id="290" w:author="Abbas Karaki" w:date="2024-11-07T14:15:00Z"/>
                <w:sz w:val="16"/>
              </w:rPr>
            </w:pPr>
            <w:ins w:id="291" w:author="Abbas Karaki" w:date="2024-11-07T14:23:00Z">
              <w:del w:id="292" w:author="DjR" w:date="2024-11-07T22:34:00Z">
                <w:r w:rsidDel="00537FE0">
                  <w:rPr>
                    <w:sz w:val="16"/>
                  </w:rPr>
                  <w:delText xml:space="preserve">UAV </w:delText>
                </w:r>
              </w:del>
            </w:ins>
          </w:p>
        </w:tc>
        <w:tc>
          <w:tcPr>
            <w:tcW w:w="1072" w:type="dxa"/>
            <w:tcPrChange w:id="293" w:author="Abbas Karaki" w:date="2024-11-08T14:20:00Z" w16du:dateUtc="2024-11-08T13:20:00Z">
              <w:tcPr>
                <w:tcW w:w="1072" w:type="dxa"/>
                <w:gridSpan w:val="2"/>
              </w:tcPr>
            </w:tcPrChange>
          </w:tcPr>
          <w:p w14:paraId="2E3C47AA" w14:textId="09A88C81" w:rsidR="002E35DA" w:rsidRDefault="002E35DA" w:rsidP="00B874A3">
            <w:pPr>
              <w:pStyle w:val="TAC"/>
              <w:rPr>
                <w:ins w:id="294" w:author="Abbas Karaki" w:date="2024-11-07T14:24:00Z"/>
              </w:rPr>
            </w:pPr>
            <w:ins w:id="295" w:author="Abbas Karaki" w:date="2024-11-07T14:24:00Z">
              <w:del w:id="296" w:author="DjR" w:date="2024-11-07T22:34:00Z">
                <w:r w:rsidDel="00537FE0">
                  <w:delText>Command and Control</w:delText>
                </w:r>
              </w:del>
            </w:ins>
          </w:p>
        </w:tc>
        <w:tc>
          <w:tcPr>
            <w:tcW w:w="1080" w:type="dxa"/>
            <w:shd w:val="clear" w:color="auto" w:fill="auto"/>
            <w:tcPrChange w:id="297" w:author="Abbas Karaki" w:date="2024-11-08T14:20:00Z" w16du:dateUtc="2024-11-08T13:20:00Z">
              <w:tcPr>
                <w:tcW w:w="1080" w:type="dxa"/>
                <w:gridSpan w:val="2"/>
                <w:shd w:val="clear" w:color="auto" w:fill="auto"/>
              </w:tcPr>
            </w:tcPrChange>
          </w:tcPr>
          <w:p w14:paraId="6654B56B" w14:textId="77777777" w:rsidR="002E35DA" w:rsidRDefault="002E35DA" w:rsidP="00B874A3">
            <w:pPr>
              <w:pStyle w:val="TAC"/>
              <w:rPr>
                <w:ins w:id="298" w:author="DjR" w:date="2024-11-07T21:58:00Z"/>
              </w:rPr>
            </w:pPr>
          </w:p>
        </w:tc>
        <w:tc>
          <w:tcPr>
            <w:tcW w:w="1080" w:type="dxa"/>
            <w:shd w:val="clear" w:color="auto" w:fill="auto"/>
            <w:tcMar>
              <w:left w:w="57" w:type="dxa"/>
              <w:right w:w="57" w:type="dxa"/>
            </w:tcMar>
            <w:tcPrChange w:id="299" w:author="Abbas Karaki" w:date="2024-11-08T14:20:00Z" w16du:dateUtc="2024-11-08T13:20:00Z">
              <w:tcPr>
                <w:tcW w:w="1080" w:type="dxa"/>
                <w:gridSpan w:val="2"/>
                <w:shd w:val="clear" w:color="auto" w:fill="auto"/>
                <w:tcMar>
                  <w:left w:w="57" w:type="dxa"/>
                  <w:right w:w="57" w:type="dxa"/>
                </w:tcMar>
              </w:tcPr>
            </w:tcPrChange>
          </w:tcPr>
          <w:p w14:paraId="3D7D55BA" w14:textId="5A910CE5" w:rsidR="002E35DA" w:rsidRPr="00FF3908" w:rsidRDefault="002E35DA" w:rsidP="00B874A3">
            <w:pPr>
              <w:pStyle w:val="TAC"/>
              <w:rPr>
                <w:ins w:id="300" w:author="Abbas Karaki" w:date="2024-11-07T14:15:00Z"/>
              </w:rPr>
            </w:pPr>
            <w:ins w:id="301" w:author="Abbas Karaki" w:date="2024-11-07T14:27:00Z">
              <w:del w:id="302" w:author="DjR" w:date="2024-11-07T22:34:00Z">
                <w:r w:rsidDel="00537FE0">
                  <w:delText>60-100 kbit/</w:delText>
                </w:r>
                <w:r w:rsidRPr="00FF3908" w:rsidDel="00537FE0">
                  <w:delText>s</w:delText>
                </w:r>
              </w:del>
            </w:ins>
          </w:p>
        </w:tc>
        <w:tc>
          <w:tcPr>
            <w:tcW w:w="990" w:type="dxa"/>
            <w:shd w:val="clear" w:color="auto" w:fill="auto"/>
            <w:tcMar>
              <w:left w:w="57" w:type="dxa"/>
              <w:right w:w="57" w:type="dxa"/>
            </w:tcMar>
            <w:tcPrChange w:id="303" w:author="Abbas Karaki" w:date="2024-11-08T14:20:00Z" w16du:dateUtc="2024-11-08T13:20:00Z">
              <w:tcPr>
                <w:tcW w:w="990" w:type="dxa"/>
                <w:gridSpan w:val="3"/>
                <w:shd w:val="clear" w:color="auto" w:fill="auto"/>
                <w:tcMar>
                  <w:left w:w="57" w:type="dxa"/>
                  <w:right w:w="57" w:type="dxa"/>
                </w:tcMar>
              </w:tcPr>
            </w:tcPrChange>
          </w:tcPr>
          <w:p w14:paraId="3DB1C963" w14:textId="4FB439D6" w:rsidR="002E35DA" w:rsidRPr="00267D8D" w:rsidRDefault="002E35DA" w:rsidP="00B874A3">
            <w:pPr>
              <w:pStyle w:val="TAC"/>
              <w:rPr>
                <w:ins w:id="304" w:author="Abbas Karaki" w:date="2024-11-07T14:15:00Z"/>
                <w:vertAlign w:val="superscript"/>
              </w:rPr>
            </w:pPr>
            <w:ins w:id="305" w:author="Abbas Karaki" w:date="2024-11-07T14:25:00Z">
              <w:del w:id="306" w:author="DjR" w:date="2024-11-07T22:34:00Z">
                <w:r w:rsidDel="00537FE0">
                  <w:delText>TBD</w:delText>
                </w:r>
              </w:del>
            </w:ins>
          </w:p>
        </w:tc>
        <w:tc>
          <w:tcPr>
            <w:tcW w:w="990" w:type="dxa"/>
            <w:tcMar>
              <w:left w:w="57" w:type="dxa"/>
              <w:right w:w="57" w:type="dxa"/>
            </w:tcMar>
            <w:tcPrChange w:id="307" w:author="Abbas Karaki" w:date="2024-11-08T14:20:00Z" w16du:dateUtc="2024-11-08T13:20:00Z">
              <w:tcPr>
                <w:tcW w:w="990" w:type="dxa"/>
                <w:gridSpan w:val="2"/>
                <w:tcMar>
                  <w:left w:w="57" w:type="dxa"/>
                  <w:right w:w="57" w:type="dxa"/>
                </w:tcMar>
              </w:tcPr>
            </w:tcPrChange>
          </w:tcPr>
          <w:p w14:paraId="6887B267" w14:textId="426C4C34" w:rsidR="002E35DA" w:rsidRPr="00267D8D" w:rsidRDefault="002E35DA" w:rsidP="00B874A3">
            <w:pPr>
              <w:pStyle w:val="TAC"/>
              <w:rPr>
                <w:ins w:id="308" w:author="Abbas Karaki" w:date="2024-11-07T14:15:00Z"/>
                <w:vertAlign w:val="superscript"/>
              </w:rPr>
            </w:pPr>
            <w:ins w:id="309" w:author="Abbas Karaki" w:date="2024-11-07T14:25:00Z">
              <w:del w:id="310" w:author="DjR" w:date="2024-11-07T22:34:00Z">
                <w:r w:rsidDel="00537FE0">
                  <w:delText>TBD</w:delText>
                </w:r>
              </w:del>
            </w:ins>
          </w:p>
        </w:tc>
        <w:tc>
          <w:tcPr>
            <w:tcW w:w="697" w:type="dxa"/>
            <w:shd w:val="clear" w:color="auto" w:fill="auto"/>
            <w:tcMar>
              <w:left w:w="57" w:type="dxa"/>
              <w:right w:w="57" w:type="dxa"/>
            </w:tcMar>
            <w:tcPrChange w:id="311" w:author="Abbas Karaki" w:date="2024-11-08T14:20:00Z" w16du:dateUtc="2024-11-08T13:20:00Z">
              <w:tcPr>
                <w:tcW w:w="697" w:type="dxa"/>
                <w:shd w:val="clear" w:color="auto" w:fill="auto"/>
                <w:tcMar>
                  <w:left w:w="57" w:type="dxa"/>
                  <w:right w:w="57" w:type="dxa"/>
                </w:tcMar>
              </w:tcPr>
            </w:tcPrChange>
          </w:tcPr>
          <w:p w14:paraId="38D418A6" w14:textId="716ECAF0" w:rsidR="002E35DA" w:rsidRPr="00FF3908" w:rsidRDefault="002E35DA" w:rsidP="00B874A3">
            <w:pPr>
              <w:pStyle w:val="TAC"/>
              <w:rPr>
                <w:ins w:id="312" w:author="Abbas Karaki" w:date="2024-11-07T14:15:00Z"/>
              </w:rPr>
            </w:pPr>
            <w:ins w:id="313" w:author="Abbas Karaki" w:date="2024-11-07T14:25:00Z">
              <w:del w:id="314" w:author="DjR" w:date="2024-11-07T22:34:00Z">
                <w:r w:rsidDel="00537FE0">
                  <w:delText>TBD</w:delText>
                </w:r>
              </w:del>
            </w:ins>
          </w:p>
        </w:tc>
        <w:tc>
          <w:tcPr>
            <w:tcW w:w="1000" w:type="dxa"/>
            <w:tcMar>
              <w:left w:w="57" w:type="dxa"/>
              <w:right w:w="57" w:type="dxa"/>
            </w:tcMar>
            <w:tcPrChange w:id="315" w:author="Abbas Karaki" w:date="2024-11-08T14:20:00Z" w16du:dateUtc="2024-11-08T13:20:00Z">
              <w:tcPr>
                <w:tcW w:w="1000" w:type="dxa"/>
                <w:gridSpan w:val="2"/>
                <w:tcMar>
                  <w:left w:w="57" w:type="dxa"/>
                  <w:right w:w="57" w:type="dxa"/>
                </w:tcMar>
              </w:tcPr>
            </w:tcPrChange>
          </w:tcPr>
          <w:p w14:paraId="3BC25C1E" w14:textId="5ABF2156" w:rsidR="002E35DA" w:rsidRPr="00FF3908" w:rsidRDefault="002E35DA" w:rsidP="00B874A3">
            <w:pPr>
              <w:pStyle w:val="TAC"/>
              <w:rPr>
                <w:ins w:id="316" w:author="Abbas Karaki" w:date="2024-11-07T14:15:00Z"/>
              </w:rPr>
            </w:pPr>
            <w:ins w:id="317" w:author="Abbas Karaki" w:date="2024-11-07T14:34:00Z">
              <w:del w:id="318" w:author="DjR" w:date="2024-11-07T22:34:00Z">
                <w:r w:rsidDel="00537FE0">
                  <w:delText>40 ms</w:delText>
                </w:r>
              </w:del>
            </w:ins>
          </w:p>
        </w:tc>
        <w:tc>
          <w:tcPr>
            <w:tcW w:w="909" w:type="dxa"/>
            <w:shd w:val="clear" w:color="auto" w:fill="auto"/>
            <w:tcMar>
              <w:left w:w="57" w:type="dxa"/>
              <w:right w:w="57" w:type="dxa"/>
            </w:tcMar>
            <w:tcPrChange w:id="319" w:author="Abbas Karaki" w:date="2024-11-08T14:20:00Z" w16du:dateUtc="2024-11-08T13:20:00Z">
              <w:tcPr>
                <w:tcW w:w="909" w:type="dxa"/>
                <w:gridSpan w:val="2"/>
                <w:shd w:val="clear" w:color="auto" w:fill="auto"/>
                <w:tcMar>
                  <w:left w:w="57" w:type="dxa"/>
                  <w:right w:w="57" w:type="dxa"/>
                </w:tcMar>
              </w:tcPr>
            </w:tcPrChange>
          </w:tcPr>
          <w:p w14:paraId="2A54AD23" w14:textId="41AE6756" w:rsidR="002E35DA" w:rsidRPr="00FF3908" w:rsidRDefault="002E35DA" w:rsidP="00B874A3">
            <w:pPr>
              <w:pStyle w:val="TAC"/>
              <w:rPr>
                <w:ins w:id="320" w:author="Abbas Karaki" w:date="2024-11-07T14:15:00Z"/>
              </w:rPr>
            </w:pPr>
            <w:ins w:id="321" w:author="Abbas Karaki" w:date="2024-11-07T14:28:00Z">
              <w:del w:id="322" w:author="DjR" w:date="2024-11-07T22:04:00Z">
                <w:r w:rsidDel="004F16F5">
                  <w:delText xml:space="preserve">Up to </w:delText>
                </w:r>
              </w:del>
              <w:del w:id="323" w:author="DjR" w:date="2024-11-07T22:34:00Z">
                <w:r w:rsidDel="00537FE0">
                  <w:delText>200 km/h</w:delText>
                </w:r>
              </w:del>
            </w:ins>
          </w:p>
        </w:tc>
        <w:tc>
          <w:tcPr>
            <w:tcW w:w="1103" w:type="dxa"/>
            <w:shd w:val="clear" w:color="auto" w:fill="auto"/>
            <w:tcMar>
              <w:left w:w="57" w:type="dxa"/>
              <w:right w:w="57" w:type="dxa"/>
            </w:tcMar>
            <w:tcPrChange w:id="324" w:author="Abbas Karaki" w:date="2024-11-08T14:20:00Z" w16du:dateUtc="2024-11-08T13:20:00Z">
              <w:tcPr>
                <w:tcW w:w="1039" w:type="dxa"/>
                <w:shd w:val="clear" w:color="auto" w:fill="auto"/>
                <w:tcMar>
                  <w:left w:w="57" w:type="dxa"/>
                  <w:right w:w="57" w:type="dxa"/>
                </w:tcMar>
              </w:tcPr>
            </w:tcPrChange>
          </w:tcPr>
          <w:p w14:paraId="0D82E113" w14:textId="7254FE58" w:rsidR="002E35DA" w:rsidRPr="00FF3908" w:rsidRDefault="002E35DA" w:rsidP="00B874A3">
            <w:pPr>
              <w:pStyle w:val="TAL"/>
              <w:jc w:val="center"/>
              <w:rPr>
                <w:ins w:id="325" w:author="Abbas Karaki" w:date="2024-11-07T14:15:00Z"/>
              </w:rPr>
            </w:pPr>
            <w:ins w:id="326" w:author="Abbas Karaki" w:date="2024-11-07T14:28:00Z">
              <w:del w:id="327" w:author="DjR" w:date="2024-11-07T22:34:00Z">
                <w:r w:rsidDel="00537FE0">
                  <w:delText xml:space="preserve">UAV </w:delText>
                </w:r>
              </w:del>
            </w:ins>
            <w:ins w:id="328" w:author="Abbas Karaki" w:date="2024-11-07T15:04:00Z">
              <w:del w:id="329" w:author="DjR" w:date="2024-11-07T22:34:00Z">
                <w:r w:rsidDel="00537FE0">
                  <w:delText>m</w:delText>
                </w:r>
              </w:del>
            </w:ins>
            <w:ins w:id="330" w:author="Abbas Karaki" w:date="2024-11-07T14:28:00Z">
              <w:del w:id="331" w:author="DjR" w:date="2024-11-07T22:34:00Z">
                <w:r w:rsidDel="00537FE0">
                  <w:delText>ounted</w:delText>
                </w:r>
              </w:del>
            </w:ins>
          </w:p>
        </w:tc>
      </w:tr>
      <w:tr w:rsidR="002E35DA" w:rsidRPr="00FF3908" w14:paraId="56420A82" w14:textId="77777777" w:rsidTr="00081845">
        <w:trPr>
          <w:trHeight w:val="583"/>
          <w:ins w:id="332" w:author="Abbas Karaki" w:date="2024-11-07T14:29:00Z"/>
          <w:trPrChange w:id="333" w:author="Abbas Karaki" w:date="2024-11-08T14:20:00Z" w16du:dateUtc="2024-11-08T13:20:00Z">
            <w:trPr>
              <w:gridBefore w:val="2"/>
              <w:gridAfter w:val="0"/>
              <w:wAfter w:w="1080" w:type="dxa"/>
              <w:trHeight w:val="583"/>
            </w:trPr>
          </w:trPrChange>
        </w:trPr>
        <w:tc>
          <w:tcPr>
            <w:tcW w:w="813" w:type="dxa"/>
            <w:shd w:val="clear" w:color="auto" w:fill="auto"/>
            <w:tcMar>
              <w:left w:w="57" w:type="dxa"/>
              <w:right w:w="57" w:type="dxa"/>
            </w:tcMar>
            <w:tcPrChange w:id="334" w:author="Abbas Karaki" w:date="2024-11-08T14:20:00Z" w16du:dateUtc="2024-11-08T13:20:00Z">
              <w:tcPr>
                <w:tcW w:w="813" w:type="dxa"/>
                <w:gridSpan w:val="2"/>
                <w:shd w:val="clear" w:color="auto" w:fill="auto"/>
                <w:tcMar>
                  <w:left w:w="57" w:type="dxa"/>
                  <w:right w:w="57" w:type="dxa"/>
                </w:tcMar>
              </w:tcPr>
            </w:tcPrChange>
          </w:tcPr>
          <w:p w14:paraId="793F8C3F" w14:textId="0393AA87" w:rsidR="002E35DA" w:rsidRDefault="002E35DA" w:rsidP="0027339C">
            <w:pPr>
              <w:pStyle w:val="TAC"/>
              <w:rPr>
                <w:ins w:id="335" w:author="Abbas Karaki" w:date="2024-11-07T14:29:00Z"/>
                <w:sz w:val="16"/>
              </w:rPr>
            </w:pPr>
            <w:ins w:id="336" w:author="Abbas Karaki" w:date="2024-11-07T14:33:00Z">
              <w:del w:id="337" w:author="DjR" w:date="2024-11-07T22:34:00Z">
                <w:r w:rsidDel="00537FE0">
                  <w:rPr>
                    <w:sz w:val="16"/>
                  </w:rPr>
                  <w:delText>UAV</w:delText>
                </w:r>
              </w:del>
            </w:ins>
          </w:p>
        </w:tc>
        <w:tc>
          <w:tcPr>
            <w:tcW w:w="1072" w:type="dxa"/>
            <w:tcPrChange w:id="338" w:author="Abbas Karaki" w:date="2024-11-08T14:20:00Z" w16du:dateUtc="2024-11-08T13:20:00Z">
              <w:tcPr>
                <w:tcW w:w="1072" w:type="dxa"/>
                <w:gridSpan w:val="2"/>
              </w:tcPr>
            </w:tcPrChange>
          </w:tcPr>
          <w:p w14:paraId="15F43BEF" w14:textId="79C13177" w:rsidR="002E35DA" w:rsidRDefault="002E35DA" w:rsidP="00B874A3">
            <w:pPr>
              <w:pStyle w:val="TAC"/>
              <w:rPr>
                <w:ins w:id="339" w:author="Abbas Karaki" w:date="2024-11-07T14:29:00Z"/>
              </w:rPr>
            </w:pPr>
            <w:ins w:id="340" w:author="Abbas Karaki" w:date="2024-11-07T14:55:00Z">
              <w:del w:id="341" w:author="DjR" w:date="2024-11-07T22:34:00Z">
                <w:r w:rsidDel="00537FE0">
                  <w:delText>S</w:delText>
                </w:r>
              </w:del>
            </w:ins>
            <w:ins w:id="342" w:author="Abbas Karaki" w:date="2024-11-07T14:33:00Z">
              <w:del w:id="343" w:author="DjR" w:date="2024-11-07T22:34:00Z">
                <w:r w:rsidDel="00537FE0">
                  <w:delText>e</w:delText>
                </w:r>
              </w:del>
            </w:ins>
            <w:ins w:id="344" w:author="Abbas Karaki" w:date="2024-11-07T14:34:00Z">
              <w:del w:id="345" w:author="DjR" w:date="2024-11-07T22:34:00Z">
                <w:r w:rsidDel="00537FE0">
                  <w:delText>arch and Rescue</w:delText>
                </w:r>
              </w:del>
            </w:ins>
            <w:ins w:id="346" w:author="Abbas Karaki" w:date="2024-11-07T14:42:00Z">
              <w:del w:id="347" w:author="DjR" w:date="2024-11-07T22:34:00Z">
                <w:r w:rsidDel="00537FE0">
                  <w:delText xml:space="preserve"> data</w:delText>
                </w:r>
              </w:del>
            </w:ins>
          </w:p>
        </w:tc>
        <w:tc>
          <w:tcPr>
            <w:tcW w:w="1080" w:type="dxa"/>
            <w:shd w:val="clear" w:color="auto" w:fill="auto"/>
            <w:tcPrChange w:id="348" w:author="Abbas Karaki" w:date="2024-11-08T14:20:00Z" w16du:dateUtc="2024-11-08T13:20:00Z">
              <w:tcPr>
                <w:tcW w:w="1080" w:type="dxa"/>
                <w:gridSpan w:val="2"/>
                <w:shd w:val="clear" w:color="auto" w:fill="auto"/>
              </w:tcPr>
            </w:tcPrChange>
          </w:tcPr>
          <w:p w14:paraId="30239770" w14:textId="77777777" w:rsidR="002E35DA" w:rsidRDefault="002E35DA" w:rsidP="00B874A3">
            <w:pPr>
              <w:pStyle w:val="TAC"/>
              <w:rPr>
                <w:ins w:id="349" w:author="DjR" w:date="2024-11-07T21:58:00Z"/>
              </w:rPr>
            </w:pPr>
          </w:p>
        </w:tc>
        <w:tc>
          <w:tcPr>
            <w:tcW w:w="1080" w:type="dxa"/>
            <w:shd w:val="clear" w:color="auto" w:fill="auto"/>
            <w:tcMar>
              <w:left w:w="57" w:type="dxa"/>
              <w:right w:w="57" w:type="dxa"/>
            </w:tcMar>
            <w:tcPrChange w:id="350" w:author="Abbas Karaki" w:date="2024-11-08T14:20:00Z" w16du:dateUtc="2024-11-08T13:20:00Z">
              <w:tcPr>
                <w:tcW w:w="1080" w:type="dxa"/>
                <w:gridSpan w:val="2"/>
                <w:shd w:val="clear" w:color="auto" w:fill="auto"/>
                <w:tcMar>
                  <w:left w:w="57" w:type="dxa"/>
                  <w:right w:w="57" w:type="dxa"/>
                </w:tcMar>
              </w:tcPr>
            </w:tcPrChange>
          </w:tcPr>
          <w:p w14:paraId="55ABFACB" w14:textId="6D29DFAA" w:rsidR="002E35DA" w:rsidRDefault="002E35DA" w:rsidP="00B874A3">
            <w:pPr>
              <w:pStyle w:val="TAC"/>
              <w:rPr>
                <w:ins w:id="351" w:author="Abbas Karaki" w:date="2024-11-07T14:29:00Z"/>
              </w:rPr>
            </w:pPr>
            <w:ins w:id="352" w:author="Abbas Karaki" w:date="2024-11-07T14:36:00Z">
              <w:del w:id="353" w:author="DjR" w:date="2024-11-07T22:34:00Z">
                <w:r w:rsidDel="00537FE0">
                  <w:delText>3</w:delText>
                </w:r>
              </w:del>
            </w:ins>
            <w:ins w:id="354" w:author="Abbas Karaki" w:date="2024-11-07T14:35:00Z">
              <w:del w:id="355" w:author="DjR" w:date="2024-11-07T22:34:00Z">
                <w:r w:rsidDel="00537FE0">
                  <w:delText>00 kb</w:delText>
                </w:r>
              </w:del>
            </w:ins>
            <w:ins w:id="356" w:author="Abbas Karaki" w:date="2024-11-07T14:36:00Z">
              <w:del w:id="357" w:author="DjR" w:date="2024-11-07T22:34:00Z">
                <w:r w:rsidDel="00537FE0">
                  <w:delText>it/s</w:delText>
                </w:r>
              </w:del>
            </w:ins>
          </w:p>
        </w:tc>
        <w:tc>
          <w:tcPr>
            <w:tcW w:w="990" w:type="dxa"/>
            <w:shd w:val="clear" w:color="auto" w:fill="auto"/>
            <w:tcMar>
              <w:left w:w="57" w:type="dxa"/>
              <w:right w:w="57" w:type="dxa"/>
            </w:tcMar>
            <w:tcPrChange w:id="358" w:author="Abbas Karaki" w:date="2024-11-08T14:20:00Z" w16du:dateUtc="2024-11-08T13:20:00Z">
              <w:tcPr>
                <w:tcW w:w="990" w:type="dxa"/>
                <w:gridSpan w:val="3"/>
                <w:shd w:val="clear" w:color="auto" w:fill="auto"/>
                <w:tcMar>
                  <w:left w:w="57" w:type="dxa"/>
                  <w:right w:w="57" w:type="dxa"/>
                </w:tcMar>
              </w:tcPr>
            </w:tcPrChange>
          </w:tcPr>
          <w:p w14:paraId="276ACA66" w14:textId="59E70873" w:rsidR="002E35DA" w:rsidRDefault="002E35DA" w:rsidP="00B874A3">
            <w:pPr>
              <w:pStyle w:val="TAC"/>
              <w:rPr>
                <w:ins w:id="359" w:author="Abbas Karaki" w:date="2024-11-07T14:29:00Z"/>
              </w:rPr>
            </w:pPr>
            <w:ins w:id="360" w:author="Abbas Karaki" w:date="2024-11-07T14:36:00Z">
              <w:del w:id="361" w:author="DjR" w:date="2024-11-07T22:34:00Z">
                <w:r w:rsidDel="00537FE0">
                  <w:delText>TBD</w:delText>
                </w:r>
              </w:del>
            </w:ins>
          </w:p>
        </w:tc>
        <w:tc>
          <w:tcPr>
            <w:tcW w:w="990" w:type="dxa"/>
            <w:tcMar>
              <w:left w:w="57" w:type="dxa"/>
              <w:right w:w="57" w:type="dxa"/>
            </w:tcMar>
            <w:tcPrChange w:id="362" w:author="Abbas Karaki" w:date="2024-11-08T14:20:00Z" w16du:dateUtc="2024-11-08T13:20:00Z">
              <w:tcPr>
                <w:tcW w:w="990" w:type="dxa"/>
                <w:gridSpan w:val="2"/>
                <w:tcMar>
                  <w:left w:w="57" w:type="dxa"/>
                  <w:right w:w="57" w:type="dxa"/>
                </w:tcMar>
              </w:tcPr>
            </w:tcPrChange>
          </w:tcPr>
          <w:p w14:paraId="46E37861" w14:textId="2B11834E" w:rsidR="002E35DA" w:rsidRDefault="002E35DA" w:rsidP="00B874A3">
            <w:pPr>
              <w:pStyle w:val="TAC"/>
              <w:rPr>
                <w:ins w:id="363" w:author="Abbas Karaki" w:date="2024-11-07T14:29:00Z"/>
              </w:rPr>
            </w:pPr>
            <w:ins w:id="364" w:author="Abbas Karaki" w:date="2024-11-07T14:36:00Z">
              <w:del w:id="365" w:author="DjR" w:date="2024-11-07T22:34:00Z">
                <w:r w:rsidDel="00537FE0">
                  <w:delText>TBD</w:delText>
                </w:r>
              </w:del>
            </w:ins>
          </w:p>
        </w:tc>
        <w:tc>
          <w:tcPr>
            <w:tcW w:w="697" w:type="dxa"/>
            <w:shd w:val="clear" w:color="auto" w:fill="auto"/>
            <w:tcMar>
              <w:left w:w="57" w:type="dxa"/>
              <w:right w:w="57" w:type="dxa"/>
            </w:tcMar>
            <w:tcPrChange w:id="366" w:author="Abbas Karaki" w:date="2024-11-08T14:20:00Z" w16du:dateUtc="2024-11-08T13:20:00Z">
              <w:tcPr>
                <w:tcW w:w="697" w:type="dxa"/>
                <w:shd w:val="clear" w:color="auto" w:fill="auto"/>
                <w:tcMar>
                  <w:left w:w="57" w:type="dxa"/>
                  <w:right w:w="57" w:type="dxa"/>
                </w:tcMar>
              </w:tcPr>
            </w:tcPrChange>
          </w:tcPr>
          <w:p w14:paraId="1F8E0C77" w14:textId="0623EB96" w:rsidR="002E35DA" w:rsidRDefault="002E35DA" w:rsidP="00B874A3">
            <w:pPr>
              <w:pStyle w:val="TAC"/>
              <w:rPr>
                <w:ins w:id="367" w:author="Abbas Karaki" w:date="2024-11-07T14:29:00Z"/>
              </w:rPr>
            </w:pPr>
            <w:ins w:id="368" w:author="Abbas Karaki" w:date="2024-11-07T14:36:00Z">
              <w:del w:id="369" w:author="DjR" w:date="2024-11-07T22:34:00Z">
                <w:r w:rsidDel="00537FE0">
                  <w:delText>TBD</w:delText>
                </w:r>
              </w:del>
            </w:ins>
          </w:p>
        </w:tc>
        <w:tc>
          <w:tcPr>
            <w:tcW w:w="1000" w:type="dxa"/>
            <w:tcMar>
              <w:left w:w="57" w:type="dxa"/>
              <w:right w:w="57" w:type="dxa"/>
            </w:tcMar>
            <w:tcPrChange w:id="370" w:author="Abbas Karaki" w:date="2024-11-08T14:20:00Z" w16du:dateUtc="2024-11-08T13:20:00Z">
              <w:tcPr>
                <w:tcW w:w="1000" w:type="dxa"/>
                <w:gridSpan w:val="2"/>
                <w:tcMar>
                  <w:left w:w="57" w:type="dxa"/>
                  <w:right w:w="57" w:type="dxa"/>
                </w:tcMar>
              </w:tcPr>
            </w:tcPrChange>
          </w:tcPr>
          <w:p w14:paraId="2780E1F0" w14:textId="5A1C2E2A" w:rsidR="002E35DA" w:rsidRDefault="002E35DA" w:rsidP="00B874A3">
            <w:pPr>
              <w:pStyle w:val="TAC"/>
              <w:rPr>
                <w:ins w:id="371" w:author="Abbas Karaki" w:date="2024-11-07T14:29:00Z"/>
              </w:rPr>
            </w:pPr>
            <w:ins w:id="372" w:author="Abbas Karaki" w:date="2024-11-07T14:35:00Z">
              <w:del w:id="373" w:author="DjR" w:date="2024-11-07T22:34:00Z">
                <w:r w:rsidDel="00537FE0">
                  <w:delText>500 ms</w:delText>
                </w:r>
              </w:del>
            </w:ins>
          </w:p>
        </w:tc>
        <w:tc>
          <w:tcPr>
            <w:tcW w:w="909" w:type="dxa"/>
            <w:shd w:val="clear" w:color="auto" w:fill="auto"/>
            <w:tcMar>
              <w:left w:w="57" w:type="dxa"/>
              <w:right w:w="57" w:type="dxa"/>
            </w:tcMar>
            <w:tcPrChange w:id="374" w:author="Abbas Karaki" w:date="2024-11-08T14:20:00Z" w16du:dateUtc="2024-11-08T13:20:00Z">
              <w:tcPr>
                <w:tcW w:w="909" w:type="dxa"/>
                <w:gridSpan w:val="2"/>
                <w:shd w:val="clear" w:color="auto" w:fill="auto"/>
                <w:tcMar>
                  <w:left w:w="57" w:type="dxa"/>
                  <w:right w:w="57" w:type="dxa"/>
                </w:tcMar>
              </w:tcPr>
            </w:tcPrChange>
          </w:tcPr>
          <w:p w14:paraId="16686A37" w14:textId="4C50FD8F" w:rsidR="002E35DA" w:rsidRDefault="002E35DA" w:rsidP="00B874A3">
            <w:pPr>
              <w:pStyle w:val="TAC"/>
              <w:rPr>
                <w:ins w:id="375" w:author="Abbas Karaki" w:date="2024-11-07T14:29:00Z"/>
              </w:rPr>
            </w:pPr>
            <w:ins w:id="376" w:author="Abbas Karaki" w:date="2024-11-07T14:35:00Z">
              <w:del w:id="377" w:author="DjR" w:date="2024-11-07T22:04:00Z">
                <w:r w:rsidDel="004F16F5">
                  <w:delText xml:space="preserve">Up to </w:delText>
                </w:r>
              </w:del>
              <w:del w:id="378" w:author="DjR" w:date="2024-11-07T22:34:00Z">
                <w:r w:rsidDel="00537FE0">
                  <w:delText>200 km/h</w:delText>
                </w:r>
              </w:del>
            </w:ins>
          </w:p>
        </w:tc>
        <w:tc>
          <w:tcPr>
            <w:tcW w:w="1103" w:type="dxa"/>
            <w:shd w:val="clear" w:color="auto" w:fill="auto"/>
            <w:tcMar>
              <w:left w:w="57" w:type="dxa"/>
              <w:right w:w="57" w:type="dxa"/>
            </w:tcMar>
            <w:tcPrChange w:id="379" w:author="Abbas Karaki" w:date="2024-11-08T14:20:00Z" w16du:dateUtc="2024-11-08T13:20:00Z">
              <w:tcPr>
                <w:tcW w:w="1039" w:type="dxa"/>
                <w:shd w:val="clear" w:color="auto" w:fill="auto"/>
                <w:tcMar>
                  <w:left w:w="57" w:type="dxa"/>
                  <w:right w:w="57" w:type="dxa"/>
                </w:tcMar>
              </w:tcPr>
            </w:tcPrChange>
          </w:tcPr>
          <w:p w14:paraId="3EBF7208" w14:textId="2FE3AC2D" w:rsidR="002E35DA" w:rsidRDefault="002E35DA" w:rsidP="00B874A3">
            <w:pPr>
              <w:pStyle w:val="TAL"/>
              <w:jc w:val="center"/>
              <w:rPr>
                <w:ins w:id="380" w:author="Abbas Karaki" w:date="2024-11-07T14:29:00Z"/>
              </w:rPr>
            </w:pPr>
            <w:ins w:id="381" w:author="Abbas Karaki" w:date="2024-11-07T14:35:00Z">
              <w:del w:id="382" w:author="DjR" w:date="2024-11-07T22:34:00Z">
                <w:r w:rsidDel="00537FE0">
                  <w:delText>UAV mounted</w:delText>
                </w:r>
              </w:del>
            </w:ins>
          </w:p>
        </w:tc>
      </w:tr>
      <w:tr w:rsidR="00537FE0" w:rsidRPr="00FF3908" w14:paraId="075DA9FB" w14:textId="77777777" w:rsidTr="00081845">
        <w:trPr>
          <w:trHeight w:val="583"/>
          <w:ins w:id="383" w:author="Abbas Karaki" w:date="2024-11-07T14:54:00Z"/>
          <w:trPrChange w:id="384" w:author="Abbas Karaki" w:date="2024-11-08T14:20:00Z" w16du:dateUtc="2024-11-08T13:20:00Z">
            <w:trPr>
              <w:gridBefore w:val="2"/>
              <w:trHeight w:val="583"/>
            </w:trPr>
          </w:trPrChange>
        </w:trPr>
        <w:tc>
          <w:tcPr>
            <w:tcW w:w="9734" w:type="dxa"/>
            <w:gridSpan w:val="10"/>
            <w:shd w:val="clear" w:color="auto" w:fill="auto"/>
            <w:tcPrChange w:id="385" w:author="Abbas Karaki" w:date="2024-11-08T14:20:00Z" w16du:dateUtc="2024-11-08T13:20:00Z">
              <w:tcPr>
                <w:tcW w:w="10750" w:type="dxa"/>
                <w:gridSpan w:val="20"/>
                <w:shd w:val="clear" w:color="auto" w:fill="auto"/>
              </w:tcPr>
            </w:tcPrChange>
          </w:tcPr>
          <w:p w14:paraId="7AFCFE74" w14:textId="60757DF9" w:rsidR="00537FE0" w:rsidRDefault="00537FE0" w:rsidP="003C0114">
            <w:pPr>
              <w:pStyle w:val="TAL"/>
              <w:rPr>
                <w:ins w:id="386" w:author="Abbas Karaki" w:date="2024-11-07T14:55:00Z"/>
              </w:rPr>
            </w:pPr>
            <w:ins w:id="387" w:author="Abbas Karaki" w:date="2024-11-07T14:55:00Z">
              <w:r>
                <w:t>Note 1: Area capacity is averaged over a satellite beam.</w:t>
              </w:r>
            </w:ins>
          </w:p>
          <w:p w14:paraId="7256CF5A" w14:textId="77777777" w:rsidR="00537FE0" w:rsidRDefault="00537FE0">
            <w:pPr>
              <w:pStyle w:val="TAL"/>
              <w:rPr>
                <w:ins w:id="388" w:author="Abbas Karaki" w:date="2024-11-07T14:54:00Z"/>
              </w:rPr>
              <w:pPrChange w:id="389" w:author="Abbas Karaki" w:date="2024-11-07T14:54:00Z">
                <w:pPr>
                  <w:pStyle w:val="TAL"/>
                  <w:jc w:val="center"/>
                </w:pPr>
              </w:pPrChange>
            </w:pPr>
          </w:p>
        </w:tc>
      </w:tr>
    </w:tbl>
    <w:p w14:paraId="08FAE836" w14:textId="6BEA8070" w:rsidR="005B7481" w:rsidDel="005B7481" w:rsidRDefault="005B7481" w:rsidP="005B7481">
      <w:pPr>
        <w:pStyle w:val="EditorsNote"/>
        <w:rPr>
          <w:del w:id="390" w:author="Thierry Bérisot" w:date="2024-11-04T16:43:00Z"/>
          <w:lang w:eastAsia="zh-CN"/>
        </w:rPr>
      </w:pPr>
      <w:del w:id="391" w:author="Thierry Bérisot" w:date="2024-11-04T16:43:00Z">
        <w:r w:rsidDel="005B7481">
          <w:rPr>
            <w:lang w:eastAsia="zh-CN"/>
          </w:rPr>
          <w:delText>Editor's Note:</w:delText>
        </w:r>
        <w:r w:rsidDel="005B7481">
          <w:rPr>
            <w:lang w:eastAsia="zh-CN"/>
          </w:rPr>
          <w:tab/>
        </w:r>
        <w:r w:rsidRPr="00903DC4" w:rsidDel="005B7481">
          <w:rPr>
            <w:lang w:eastAsia="zh-CN"/>
          </w:rPr>
          <w:delText>the KPIs for this use case are FFS</w:delText>
        </w:r>
        <w:r w:rsidDel="005B7481">
          <w:rPr>
            <w:lang w:eastAsia="zh-CN"/>
          </w:rPr>
          <w:delText>.</w:delText>
        </w:r>
      </w:del>
    </w:p>
    <w:p w14:paraId="5D19A87A" w14:textId="77777777" w:rsidR="0009108F" w:rsidRPr="005B7481" w:rsidDel="002A02DF" w:rsidRDefault="0009108F" w:rsidP="0009108F">
      <w:pPr>
        <w:rPr>
          <w:del w:id="392" w:author="Abbas Karaki" w:date="2024-11-19T17:02:00Z" w16du:dateUtc="2024-11-19T16:02:00Z"/>
          <w:noProof/>
        </w:rPr>
      </w:pPr>
    </w:p>
    <w:p w14:paraId="6AE5F0B0" w14:textId="190370A4" w:rsidR="00080512" w:rsidRPr="003E7C13" w:rsidRDefault="00080512" w:rsidP="0009108F">
      <w:pPr>
        <w:rPr>
          <w:rPrChange w:id="393" w:author="Abbas Karaki" w:date="2024-11-07T14:31:00Z">
            <w:rPr>
              <w:lang w:val="en-US"/>
            </w:rPr>
          </w:rPrChange>
        </w:rPr>
      </w:pPr>
    </w:p>
    <w:sectPr w:rsidR="00080512" w:rsidRPr="003E7C13">
      <w:footerReference w:type="default" r:id="rId1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43" w:author="DjR" w:date="2024-11-07T18:35:00Z" w:initials="DjR">
    <w:p w14:paraId="17C7432B" w14:textId="77777777" w:rsidR="005C4242" w:rsidRDefault="00253A04" w:rsidP="005C4242">
      <w:pPr>
        <w:pStyle w:val="CommentText"/>
      </w:pPr>
      <w:r>
        <w:rPr>
          <w:rStyle w:val="CommentReference"/>
        </w:rPr>
        <w:annotationRef/>
      </w:r>
      <w:r w:rsidR="005C4242">
        <w:rPr>
          <w:lang w:val="nl-NL"/>
        </w:rPr>
        <w:t>5G based satellite - sounds a bit strange as it refers to a satellite rather than a communication technique.</w:t>
      </w:r>
    </w:p>
    <w:p w14:paraId="71865C30" w14:textId="77777777" w:rsidR="005C4242" w:rsidRDefault="005C4242" w:rsidP="005C4242">
      <w:pPr>
        <w:pStyle w:val="CommentText"/>
      </w:pPr>
      <w:r>
        <w:rPr>
          <w:lang w:val="nl-NL"/>
        </w:rPr>
        <w:t>Consider using ‘5G satellite access’ that explicitly refers to a communication technique as in the title and 22.887.</w:t>
      </w:r>
    </w:p>
  </w:comment>
  <w:comment w:id="64" w:author="DjR" w:date="2024-11-07T19:02:00Z" w:initials="DjR">
    <w:p w14:paraId="5D75F283" w14:textId="77777777" w:rsidR="00593F08" w:rsidRDefault="00D81B2A" w:rsidP="00593F08">
      <w:pPr>
        <w:pStyle w:val="CommentText"/>
      </w:pPr>
      <w:r>
        <w:rPr>
          <w:rStyle w:val="CommentReference"/>
        </w:rPr>
        <w:annotationRef/>
      </w:r>
      <w:r w:rsidR="00593F08">
        <w:rPr>
          <w:lang w:val="nl-NL"/>
        </w:rPr>
        <w:t>Consider deleting as here, it does not mean much and does not read nicely. In the next paragraph it is explained who does command and control.</w:t>
      </w:r>
    </w:p>
  </w:comment>
  <w:comment w:id="74" w:author="DjR" w:date="2024-11-07T19:32:00Z" w:initials="DjR">
    <w:p w14:paraId="5E35E347" w14:textId="77777777" w:rsidR="00165D73" w:rsidRDefault="00165D73" w:rsidP="00165D73">
      <w:pPr>
        <w:pStyle w:val="CommentText"/>
      </w:pPr>
      <w:r>
        <w:rPr>
          <w:rStyle w:val="CommentReference"/>
        </w:rPr>
        <w:annotationRef/>
      </w:r>
      <w:r>
        <w:rPr>
          <w:lang w:val="nl-NL"/>
        </w:rPr>
        <w:t>For the consistency reason and to avoid possible confusion  I would remove the word ‘backhaul’. The reason is that till this point there was only (5G) satellite access mentioned. In addition, if a 5G relay is used, that means that the relay receives 5G signal and forwards it further.</w:t>
      </w:r>
    </w:p>
    <w:p w14:paraId="545CF561" w14:textId="77777777" w:rsidR="00165D73" w:rsidRDefault="00165D73" w:rsidP="00165D73">
      <w:pPr>
        <w:pStyle w:val="CommentText"/>
      </w:pPr>
      <w:r>
        <w:rPr>
          <w:lang w:val="nl-NL"/>
        </w:rPr>
        <w:t>In case of backhauling we would not talk about 5G relay but about gNB.</w:t>
      </w:r>
    </w:p>
  </w:comment>
  <w:comment w:id="94" w:author="DjR" w:date="2024-11-07T19:32:00Z" w:initials="DjR">
    <w:p w14:paraId="7D39D63C" w14:textId="6AF053CE" w:rsidR="00E400B3" w:rsidRDefault="00E400B3" w:rsidP="00E400B3">
      <w:pPr>
        <w:pStyle w:val="CommentText"/>
      </w:pPr>
      <w:r>
        <w:rPr>
          <w:rStyle w:val="CommentReference"/>
        </w:rPr>
        <w:annotationRef/>
      </w:r>
      <w:r>
        <w:rPr>
          <w:lang w:val="nl-NL"/>
        </w:rPr>
        <w:t>For the consistency reason and to avoid possible confusion  I would remove the word ‘backhaul’. The reason is that till this point there was only (5G) satellite access mentioned. In addition, if a 5G relay is used, that means that the relay receives 5G signal and forwards it further.</w:t>
      </w:r>
    </w:p>
    <w:p w14:paraId="658B131A" w14:textId="77777777" w:rsidR="00E400B3" w:rsidRDefault="00E400B3" w:rsidP="00E400B3">
      <w:pPr>
        <w:pStyle w:val="CommentText"/>
      </w:pPr>
      <w:r>
        <w:rPr>
          <w:lang w:val="nl-NL"/>
        </w:rPr>
        <w:t>In case of backhauling we would not talk about 5G relay but about gNB.</w:t>
      </w:r>
    </w:p>
  </w:comment>
  <w:comment w:id="140" w:author="DjR" w:date="2024-11-07T20:02:00Z" w:initials="DjR">
    <w:p w14:paraId="4DFD6548" w14:textId="77777777" w:rsidR="005238EA" w:rsidRDefault="005238EA" w:rsidP="005238EA">
      <w:pPr>
        <w:pStyle w:val="CommentText"/>
      </w:pPr>
      <w:r>
        <w:rPr>
          <w:rStyle w:val="CommentReference"/>
        </w:rPr>
        <w:annotationRef/>
      </w:r>
      <w:r>
        <w:rPr>
          <w:lang w:val="nl-NL"/>
        </w:rPr>
        <w:t>As mentioned above - most of the story line talks about satellite access not satellite backhaul.</w:t>
      </w:r>
    </w:p>
    <w:p w14:paraId="71F9C1F0" w14:textId="77777777" w:rsidR="005238EA" w:rsidRDefault="005238EA" w:rsidP="005238EA">
      <w:pPr>
        <w:pStyle w:val="CommentText"/>
      </w:pPr>
      <w:r>
        <w:rPr>
          <w:lang w:val="nl-NL"/>
        </w:rPr>
        <w:t>Consider removing ‘satellite backhaul’.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71865C30" w15:done="1"/>
  <w15:commentEx w15:paraId="5D75F283" w15:done="1"/>
  <w15:commentEx w15:paraId="545CF561" w15:done="1"/>
  <w15:commentEx w15:paraId="658B131A" w15:done="1"/>
  <w15:commentEx w15:paraId="71F9C1F0"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AD786D5" w16cex:dateUtc="2024-11-07T17:35:00Z"/>
  <w16cex:commentExtensible w16cex:durableId="2AD78D31" w16cex:dateUtc="2024-11-07T18:02:00Z"/>
  <w16cex:commentExtensible w16cex:durableId="1590528D" w16cex:dateUtc="2024-11-07T18:32:00Z"/>
  <w16cex:commentExtensible w16cex:durableId="2AD79432" w16cex:dateUtc="2024-11-07T18:32:00Z"/>
  <w16cex:commentExtensible w16cex:durableId="2AD79B6C" w16cex:dateUtc="2024-11-07T19: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1865C30" w16cid:durableId="2AD786D5"/>
  <w16cid:commentId w16cid:paraId="5D75F283" w16cid:durableId="2AD78D31"/>
  <w16cid:commentId w16cid:paraId="545CF561" w16cid:durableId="1590528D"/>
  <w16cid:commentId w16cid:paraId="658B131A" w16cid:durableId="2AD79432"/>
  <w16cid:commentId w16cid:paraId="71F9C1F0" w16cid:durableId="2AD79B6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760A52" w14:textId="77777777" w:rsidR="00621C66" w:rsidRDefault="00621C66">
      <w:r>
        <w:separator/>
      </w:r>
    </w:p>
  </w:endnote>
  <w:endnote w:type="continuationSeparator" w:id="0">
    <w:p w14:paraId="0C4C25E1" w14:textId="77777777" w:rsidR="00621C66" w:rsidRDefault="00621C66">
      <w:r>
        <w:continuationSeparator/>
      </w:r>
    </w:p>
  </w:endnote>
  <w:endnote w:type="continuationNotice" w:id="1">
    <w:p w14:paraId="5A554B7C" w14:textId="77777777" w:rsidR="00621C66" w:rsidRDefault="00621C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7A8ABB" w14:textId="77777777" w:rsidR="00621C66" w:rsidRDefault="00621C66">
      <w:r>
        <w:separator/>
      </w:r>
    </w:p>
  </w:footnote>
  <w:footnote w:type="continuationSeparator" w:id="0">
    <w:p w14:paraId="3D024871" w14:textId="77777777" w:rsidR="00621C66" w:rsidRDefault="00621C66">
      <w:r>
        <w:continuationSeparator/>
      </w:r>
    </w:p>
  </w:footnote>
  <w:footnote w:type="continuationNotice" w:id="1">
    <w:p w14:paraId="2BA96EC6" w14:textId="77777777" w:rsidR="00621C66" w:rsidRDefault="00621C6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E680B79"/>
    <w:multiLevelType w:val="multilevel"/>
    <w:tmpl w:val="8F1484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3"/>
  </w:num>
  <w:num w:numId="5" w16cid:durableId="23443777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bbas Karaki">
    <w15:presenceInfo w15:providerId="AD" w15:userId="S::Abbas.Karaki@ses.com::d6c8fb46-859b-4563-9a70-512712f381e9"/>
  </w15:person>
  <w15:person w15:author="DjR">
    <w15:presenceInfo w15:providerId="None" w15:userId="DjR"/>
  </w15:person>
  <w15:person w15:author="Thierry Bérisot">
    <w15:presenceInfo w15:providerId="None" w15:userId="Thierry Bériso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FE0"/>
    <w:rsid w:val="00033397"/>
    <w:rsid w:val="00040095"/>
    <w:rsid w:val="00041D2F"/>
    <w:rsid w:val="000477B7"/>
    <w:rsid w:val="00051834"/>
    <w:rsid w:val="00054A22"/>
    <w:rsid w:val="00062023"/>
    <w:rsid w:val="000655A6"/>
    <w:rsid w:val="00080512"/>
    <w:rsid w:val="000806C9"/>
    <w:rsid w:val="00081845"/>
    <w:rsid w:val="0009108F"/>
    <w:rsid w:val="00091BBB"/>
    <w:rsid w:val="000B1DD6"/>
    <w:rsid w:val="000B68C1"/>
    <w:rsid w:val="000C47C3"/>
    <w:rsid w:val="000D58AB"/>
    <w:rsid w:val="000F1B7A"/>
    <w:rsid w:val="000F2B9F"/>
    <w:rsid w:val="00111946"/>
    <w:rsid w:val="0011203A"/>
    <w:rsid w:val="0011366C"/>
    <w:rsid w:val="00130BBA"/>
    <w:rsid w:val="00133525"/>
    <w:rsid w:val="00137D5F"/>
    <w:rsid w:val="00145F13"/>
    <w:rsid w:val="00163C1A"/>
    <w:rsid w:val="00165D73"/>
    <w:rsid w:val="001A4C42"/>
    <w:rsid w:val="001A7420"/>
    <w:rsid w:val="001B6637"/>
    <w:rsid w:val="001C21C3"/>
    <w:rsid w:val="001C7D81"/>
    <w:rsid w:val="001D02C2"/>
    <w:rsid w:val="001F075D"/>
    <w:rsid w:val="001F0C1D"/>
    <w:rsid w:val="001F1132"/>
    <w:rsid w:val="001F168B"/>
    <w:rsid w:val="001F4E92"/>
    <w:rsid w:val="00224099"/>
    <w:rsid w:val="002347A2"/>
    <w:rsid w:val="00253A04"/>
    <w:rsid w:val="002573B8"/>
    <w:rsid w:val="002675F0"/>
    <w:rsid w:val="002726D0"/>
    <w:rsid w:val="0027339C"/>
    <w:rsid w:val="002760EE"/>
    <w:rsid w:val="002A02DF"/>
    <w:rsid w:val="002B6339"/>
    <w:rsid w:val="002C3608"/>
    <w:rsid w:val="002D3988"/>
    <w:rsid w:val="002D7689"/>
    <w:rsid w:val="002E00EE"/>
    <w:rsid w:val="002E35DA"/>
    <w:rsid w:val="003172DC"/>
    <w:rsid w:val="00326B18"/>
    <w:rsid w:val="0035462D"/>
    <w:rsid w:val="00356555"/>
    <w:rsid w:val="003765B8"/>
    <w:rsid w:val="003809EE"/>
    <w:rsid w:val="00380F16"/>
    <w:rsid w:val="003A4984"/>
    <w:rsid w:val="003B27E1"/>
    <w:rsid w:val="003C0114"/>
    <w:rsid w:val="003C3971"/>
    <w:rsid w:val="003C4206"/>
    <w:rsid w:val="003E7C13"/>
    <w:rsid w:val="003F6372"/>
    <w:rsid w:val="00423334"/>
    <w:rsid w:val="004345EC"/>
    <w:rsid w:val="00437FD8"/>
    <w:rsid w:val="004403D4"/>
    <w:rsid w:val="00465515"/>
    <w:rsid w:val="00467FA5"/>
    <w:rsid w:val="0049751D"/>
    <w:rsid w:val="004C30AC"/>
    <w:rsid w:val="004C393F"/>
    <w:rsid w:val="004D3578"/>
    <w:rsid w:val="004E1439"/>
    <w:rsid w:val="004E213A"/>
    <w:rsid w:val="004F0988"/>
    <w:rsid w:val="004F16F5"/>
    <w:rsid w:val="004F3340"/>
    <w:rsid w:val="005238EA"/>
    <w:rsid w:val="0053388B"/>
    <w:rsid w:val="00535773"/>
    <w:rsid w:val="00537FE0"/>
    <w:rsid w:val="00543E6C"/>
    <w:rsid w:val="00555451"/>
    <w:rsid w:val="00565087"/>
    <w:rsid w:val="00584F36"/>
    <w:rsid w:val="005931EC"/>
    <w:rsid w:val="00593F08"/>
    <w:rsid w:val="00597B11"/>
    <w:rsid w:val="005B7481"/>
    <w:rsid w:val="005C1B25"/>
    <w:rsid w:val="005C4242"/>
    <w:rsid w:val="005D2E01"/>
    <w:rsid w:val="005D7526"/>
    <w:rsid w:val="005E4BB2"/>
    <w:rsid w:val="005F1B4E"/>
    <w:rsid w:val="005F788A"/>
    <w:rsid w:val="00602AEA"/>
    <w:rsid w:val="00614FDF"/>
    <w:rsid w:val="00621C66"/>
    <w:rsid w:val="00635254"/>
    <w:rsid w:val="0063543D"/>
    <w:rsid w:val="00647114"/>
    <w:rsid w:val="00650B86"/>
    <w:rsid w:val="00654FBF"/>
    <w:rsid w:val="00661EE0"/>
    <w:rsid w:val="00687DC4"/>
    <w:rsid w:val="006912E9"/>
    <w:rsid w:val="006A323F"/>
    <w:rsid w:val="006B30D0"/>
    <w:rsid w:val="006B44E1"/>
    <w:rsid w:val="006C15FF"/>
    <w:rsid w:val="006C2DFB"/>
    <w:rsid w:val="006C3D95"/>
    <w:rsid w:val="006D655E"/>
    <w:rsid w:val="006E129A"/>
    <w:rsid w:val="006E5C86"/>
    <w:rsid w:val="006F2A36"/>
    <w:rsid w:val="00701116"/>
    <w:rsid w:val="0071174C"/>
    <w:rsid w:val="00713C44"/>
    <w:rsid w:val="00715E30"/>
    <w:rsid w:val="00720AD1"/>
    <w:rsid w:val="00734A5B"/>
    <w:rsid w:val="0074026F"/>
    <w:rsid w:val="007429F6"/>
    <w:rsid w:val="00744E76"/>
    <w:rsid w:val="0076048F"/>
    <w:rsid w:val="00760CD8"/>
    <w:rsid w:val="00765EA3"/>
    <w:rsid w:val="00774DA4"/>
    <w:rsid w:val="00780754"/>
    <w:rsid w:val="00781F0F"/>
    <w:rsid w:val="007A6C4E"/>
    <w:rsid w:val="007B600E"/>
    <w:rsid w:val="007F0F4A"/>
    <w:rsid w:val="008028A4"/>
    <w:rsid w:val="00830747"/>
    <w:rsid w:val="0083326E"/>
    <w:rsid w:val="008359CD"/>
    <w:rsid w:val="008768CA"/>
    <w:rsid w:val="00876C19"/>
    <w:rsid w:val="00881287"/>
    <w:rsid w:val="0089459D"/>
    <w:rsid w:val="008B266A"/>
    <w:rsid w:val="008C384C"/>
    <w:rsid w:val="008C762E"/>
    <w:rsid w:val="008D05CF"/>
    <w:rsid w:val="008E0370"/>
    <w:rsid w:val="008E2D68"/>
    <w:rsid w:val="008E6756"/>
    <w:rsid w:val="008F47B2"/>
    <w:rsid w:val="0090271F"/>
    <w:rsid w:val="00902E23"/>
    <w:rsid w:val="00907409"/>
    <w:rsid w:val="009114D7"/>
    <w:rsid w:val="0091348E"/>
    <w:rsid w:val="00917CCB"/>
    <w:rsid w:val="00922CC3"/>
    <w:rsid w:val="009309FB"/>
    <w:rsid w:val="00933FB0"/>
    <w:rsid w:val="00942EC2"/>
    <w:rsid w:val="00960354"/>
    <w:rsid w:val="009713AF"/>
    <w:rsid w:val="00993C80"/>
    <w:rsid w:val="009A2499"/>
    <w:rsid w:val="009D7106"/>
    <w:rsid w:val="009F37B7"/>
    <w:rsid w:val="00A00363"/>
    <w:rsid w:val="00A10F02"/>
    <w:rsid w:val="00A1556E"/>
    <w:rsid w:val="00A164B4"/>
    <w:rsid w:val="00A22099"/>
    <w:rsid w:val="00A2602B"/>
    <w:rsid w:val="00A26956"/>
    <w:rsid w:val="00A27486"/>
    <w:rsid w:val="00A36B5D"/>
    <w:rsid w:val="00A51249"/>
    <w:rsid w:val="00A51570"/>
    <w:rsid w:val="00A53724"/>
    <w:rsid w:val="00A56066"/>
    <w:rsid w:val="00A57A78"/>
    <w:rsid w:val="00A6223B"/>
    <w:rsid w:val="00A73129"/>
    <w:rsid w:val="00A802E6"/>
    <w:rsid w:val="00A82346"/>
    <w:rsid w:val="00A92BA1"/>
    <w:rsid w:val="00A93CEA"/>
    <w:rsid w:val="00A93E5E"/>
    <w:rsid w:val="00A95A32"/>
    <w:rsid w:val="00AA11D1"/>
    <w:rsid w:val="00AB4A5D"/>
    <w:rsid w:val="00AC359C"/>
    <w:rsid w:val="00AC6BC6"/>
    <w:rsid w:val="00AE65E2"/>
    <w:rsid w:val="00AF1460"/>
    <w:rsid w:val="00B12BA0"/>
    <w:rsid w:val="00B12FE4"/>
    <w:rsid w:val="00B15449"/>
    <w:rsid w:val="00B45ECE"/>
    <w:rsid w:val="00B82466"/>
    <w:rsid w:val="00B93086"/>
    <w:rsid w:val="00BA19ED"/>
    <w:rsid w:val="00BA4B8D"/>
    <w:rsid w:val="00BB1BB8"/>
    <w:rsid w:val="00BC0F7D"/>
    <w:rsid w:val="00BD150B"/>
    <w:rsid w:val="00BD7D31"/>
    <w:rsid w:val="00BE3255"/>
    <w:rsid w:val="00BE7BF9"/>
    <w:rsid w:val="00BF128E"/>
    <w:rsid w:val="00C074DD"/>
    <w:rsid w:val="00C1496A"/>
    <w:rsid w:val="00C30F22"/>
    <w:rsid w:val="00C33079"/>
    <w:rsid w:val="00C45231"/>
    <w:rsid w:val="00C551FF"/>
    <w:rsid w:val="00C623C2"/>
    <w:rsid w:val="00C7015B"/>
    <w:rsid w:val="00C72833"/>
    <w:rsid w:val="00C80F1D"/>
    <w:rsid w:val="00C91962"/>
    <w:rsid w:val="00C93BF9"/>
    <w:rsid w:val="00C93F40"/>
    <w:rsid w:val="00C94A6C"/>
    <w:rsid w:val="00C95BFC"/>
    <w:rsid w:val="00CA3D0C"/>
    <w:rsid w:val="00CB315E"/>
    <w:rsid w:val="00CC6B7B"/>
    <w:rsid w:val="00CD0BB4"/>
    <w:rsid w:val="00CD66A8"/>
    <w:rsid w:val="00D027DC"/>
    <w:rsid w:val="00D32FF6"/>
    <w:rsid w:val="00D37BD3"/>
    <w:rsid w:val="00D53E77"/>
    <w:rsid w:val="00D57972"/>
    <w:rsid w:val="00D675A9"/>
    <w:rsid w:val="00D738D6"/>
    <w:rsid w:val="00D755EB"/>
    <w:rsid w:val="00D76048"/>
    <w:rsid w:val="00D81B2A"/>
    <w:rsid w:val="00D82E6F"/>
    <w:rsid w:val="00D850EF"/>
    <w:rsid w:val="00D87E00"/>
    <w:rsid w:val="00D9134D"/>
    <w:rsid w:val="00D97841"/>
    <w:rsid w:val="00DA7A03"/>
    <w:rsid w:val="00DB10A7"/>
    <w:rsid w:val="00DB1818"/>
    <w:rsid w:val="00DC309B"/>
    <w:rsid w:val="00DC4DA2"/>
    <w:rsid w:val="00DD4C17"/>
    <w:rsid w:val="00DD72E4"/>
    <w:rsid w:val="00DD74A5"/>
    <w:rsid w:val="00DF2B1F"/>
    <w:rsid w:val="00DF31DB"/>
    <w:rsid w:val="00DF62CD"/>
    <w:rsid w:val="00E16509"/>
    <w:rsid w:val="00E34039"/>
    <w:rsid w:val="00E400B3"/>
    <w:rsid w:val="00E44582"/>
    <w:rsid w:val="00E627C9"/>
    <w:rsid w:val="00E77645"/>
    <w:rsid w:val="00E868EC"/>
    <w:rsid w:val="00EA15B0"/>
    <w:rsid w:val="00EA5EA7"/>
    <w:rsid w:val="00EA5F0F"/>
    <w:rsid w:val="00EC4A25"/>
    <w:rsid w:val="00EE3A5B"/>
    <w:rsid w:val="00EF608C"/>
    <w:rsid w:val="00EF794A"/>
    <w:rsid w:val="00F01CC6"/>
    <w:rsid w:val="00F025A2"/>
    <w:rsid w:val="00F04712"/>
    <w:rsid w:val="00F0695D"/>
    <w:rsid w:val="00F13360"/>
    <w:rsid w:val="00F22EC7"/>
    <w:rsid w:val="00F325C8"/>
    <w:rsid w:val="00F36F4D"/>
    <w:rsid w:val="00F51627"/>
    <w:rsid w:val="00F653B8"/>
    <w:rsid w:val="00F9008D"/>
    <w:rsid w:val="00FA1266"/>
    <w:rsid w:val="00FA6FA5"/>
    <w:rsid w:val="00FA7454"/>
    <w:rsid w:val="00FB7669"/>
    <w:rsid w:val="00FC1192"/>
    <w:rsid w:val="00FC4624"/>
    <w:rsid w:val="00FC563C"/>
    <w:rsid w:val="00FF6B8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locked/>
    <w:rsid w:val="005B7481"/>
    <w:rPr>
      <w:color w:val="FF0000"/>
      <w:lang w:eastAsia="en-US"/>
    </w:rPr>
  </w:style>
  <w:style w:type="paragraph" w:styleId="ListParagraph">
    <w:name w:val="List Paragraph"/>
    <w:aliases w:val="lp1,Liste à puce - Normal,Bullet List,FooterText,numbered,List Paragraph1,Paragraphe,Bulletr List Paragraph,列出段落1,List Paragraph2,List Paragraph21,Párrafo de lista1,Parágrafo da Lista1,リスト段落1,Listeafsnit1,Bullet list,????"/>
    <w:basedOn w:val="Normal"/>
    <w:link w:val="ListParagraphChar"/>
    <w:uiPriority w:val="34"/>
    <w:qFormat/>
    <w:rsid w:val="005B7481"/>
    <w:pPr>
      <w:ind w:leftChars="200" w:left="480"/>
    </w:pPr>
    <w:rPr>
      <w:rFonts w:eastAsia="PMingLiU"/>
    </w:rPr>
  </w:style>
  <w:style w:type="character" w:customStyle="1" w:styleId="TFChar">
    <w:name w:val="TF Char"/>
    <w:link w:val="TF"/>
    <w:rsid w:val="005B7481"/>
    <w:rPr>
      <w:rFonts w:ascii="Arial" w:hAnsi="Arial"/>
      <w:b/>
      <w:lang w:eastAsia="en-US"/>
    </w:rPr>
  </w:style>
  <w:style w:type="character" w:customStyle="1" w:styleId="ListParagraphChar">
    <w:name w:val="List Paragraph Char"/>
    <w:aliases w:val="lp1 Char,Liste à puce - Normal Char,Bullet List Char,FooterText Char,numbered Char,List Paragraph1 Char,Paragraphe Char,Bulletr List Paragraph Char,列出段落1 Char,List Paragraph2 Char,List Paragraph21 Char,Párrafo de lista1 Char"/>
    <w:link w:val="ListParagraph"/>
    <w:uiPriority w:val="34"/>
    <w:locked/>
    <w:rsid w:val="005B7481"/>
    <w:rPr>
      <w:rFonts w:eastAsia="PMingLiU"/>
      <w:lang w:eastAsia="en-US"/>
    </w:rPr>
  </w:style>
  <w:style w:type="character" w:styleId="Strong">
    <w:name w:val="Strong"/>
    <w:basedOn w:val="DefaultParagraphFont"/>
    <w:uiPriority w:val="22"/>
    <w:qFormat/>
    <w:rsid w:val="005B7481"/>
    <w:rPr>
      <w:b/>
      <w:bCs/>
    </w:rPr>
  </w:style>
  <w:style w:type="paragraph" w:styleId="Revision">
    <w:name w:val="Revision"/>
    <w:hidden/>
    <w:uiPriority w:val="99"/>
    <w:semiHidden/>
    <w:rsid w:val="005B7481"/>
    <w:rPr>
      <w:lang w:eastAsia="en-US"/>
    </w:rPr>
  </w:style>
  <w:style w:type="character" w:styleId="CommentReference">
    <w:name w:val="annotation reference"/>
    <w:basedOn w:val="DefaultParagraphFont"/>
    <w:rsid w:val="00253A04"/>
    <w:rPr>
      <w:sz w:val="16"/>
      <w:szCs w:val="16"/>
    </w:rPr>
  </w:style>
  <w:style w:type="paragraph" w:styleId="CommentText">
    <w:name w:val="annotation text"/>
    <w:basedOn w:val="Normal"/>
    <w:link w:val="CommentTextChar"/>
    <w:rsid w:val="00253A04"/>
  </w:style>
  <w:style w:type="character" w:customStyle="1" w:styleId="CommentTextChar">
    <w:name w:val="Comment Text Char"/>
    <w:basedOn w:val="DefaultParagraphFont"/>
    <w:link w:val="CommentText"/>
    <w:rsid w:val="00253A04"/>
    <w:rPr>
      <w:lang w:eastAsia="en-US"/>
    </w:rPr>
  </w:style>
  <w:style w:type="paragraph" w:styleId="CommentSubject">
    <w:name w:val="annotation subject"/>
    <w:basedOn w:val="CommentText"/>
    <w:next w:val="CommentText"/>
    <w:link w:val="CommentSubjectChar"/>
    <w:rsid w:val="00253A04"/>
    <w:rPr>
      <w:b/>
      <w:bCs/>
    </w:rPr>
  </w:style>
  <w:style w:type="character" w:customStyle="1" w:styleId="CommentSubjectChar">
    <w:name w:val="Comment Subject Char"/>
    <w:basedOn w:val="CommentTextChar"/>
    <w:link w:val="CommentSubject"/>
    <w:rsid w:val="00253A04"/>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731966">
      <w:bodyDiv w:val="1"/>
      <w:marLeft w:val="0"/>
      <w:marRight w:val="0"/>
      <w:marTop w:val="0"/>
      <w:marBottom w:val="0"/>
      <w:divBdr>
        <w:top w:val="none" w:sz="0" w:space="0" w:color="auto"/>
        <w:left w:val="none" w:sz="0" w:space="0" w:color="auto"/>
        <w:bottom w:val="none" w:sz="0" w:space="0" w:color="auto"/>
        <w:right w:val="none" w:sz="0" w:space="0" w:color="auto"/>
      </w:divBdr>
      <w:divsChild>
        <w:div w:id="1234125727">
          <w:marLeft w:val="0"/>
          <w:marRight w:val="0"/>
          <w:marTop w:val="0"/>
          <w:marBottom w:val="0"/>
          <w:divBdr>
            <w:top w:val="none" w:sz="0" w:space="0" w:color="auto"/>
            <w:left w:val="none" w:sz="0" w:space="0" w:color="auto"/>
            <w:bottom w:val="none" w:sz="0" w:space="0" w:color="auto"/>
            <w:right w:val="none" w:sz="0" w:space="0" w:color="auto"/>
          </w:divBdr>
        </w:div>
        <w:div w:id="1076590587">
          <w:marLeft w:val="0"/>
          <w:marRight w:val="0"/>
          <w:marTop w:val="0"/>
          <w:marBottom w:val="0"/>
          <w:divBdr>
            <w:top w:val="none" w:sz="0" w:space="0" w:color="auto"/>
            <w:left w:val="none" w:sz="0" w:space="0" w:color="auto"/>
            <w:bottom w:val="none" w:sz="0" w:space="0" w:color="auto"/>
            <w:right w:val="none" w:sz="0" w:space="0" w:color="auto"/>
          </w:divBdr>
        </w:div>
      </w:divsChild>
    </w:div>
    <w:div w:id="610742670">
      <w:bodyDiv w:val="1"/>
      <w:marLeft w:val="0"/>
      <w:marRight w:val="0"/>
      <w:marTop w:val="0"/>
      <w:marBottom w:val="0"/>
      <w:divBdr>
        <w:top w:val="none" w:sz="0" w:space="0" w:color="auto"/>
        <w:left w:val="none" w:sz="0" w:space="0" w:color="auto"/>
        <w:bottom w:val="none" w:sz="0" w:space="0" w:color="auto"/>
        <w:right w:val="none" w:sz="0" w:space="0" w:color="auto"/>
      </w:divBdr>
    </w:div>
    <w:div w:id="1509516311">
      <w:bodyDiv w:val="1"/>
      <w:marLeft w:val="0"/>
      <w:marRight w:val="0"/>
      <w:marTop w:val="0"/>
      <w:marBottom w:val="0"/>
      <w:divBdr>
        <w:top w:val="none" w:sz="0" w:space="0" w:color="auto"/>
        <w:left w:val="none" w:sz="0" w:space="0" w:color="auto"/>
        <w:bottom w:val="none" w:sz="0" w:space="0" w:color="auto"/>
        <w:right w:val="none" w:sz="0" w:space="0" w:color="auto"/>
      </w:divBdr>
      <w:divsChild>
        <w:div w:id="2121096437">
          <w:marLeft w:val="0"/>
          <w:marRight w:val="0"/>
          <w:marTop w:val="0"/>
          <w:marBottom w:val="0"/>
          <w:divBdr>
            <w:top w:val="none" w:sz="0" w:space="0" w:color="auto"/>
            <w:left w:val="none" w:sz="0" w:space="0" w:color="auto"/>
            <w:bottom w:val="none" w:sz="0" w:space="0" w:color="auto"/>
            <w:right w:val="none" w:sz="0" w:space="0" w:color="auto"/>
          </w:divBdr>
        </w:div>
        <w:div w:id="991107349">
          <w:marLeft w:val="0"/>
          <w:marRight w:val="0"/>
          <w:marTop w:val="0"/>
          <w:marBottom w:val="0"/>
          <w:divBdr>
            <w:top w:val="none" w:sz="0" w:space="0" w:color="auto"/>
            <w:left w:val="none" w:sz="0" w:space="0" w:color="auto"/>
            <w:bottom w:val="none" w:sz="0" w:space="0" w:color="auto"/>
            <w:right w:val="none" w:sz="0" w:space="0" w:color="auto"/>
          </w:divBdr>
        </w:div>
      </w:divsChild>
    </w:div>
    <w:div w:id="1619410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alert-software.com/blog/emergency-response-plan"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oter" Target="footer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74b4a4d2-f55e-4cb1-9d3d-d9e45016299a}" enabled="1" method="Standard" siteId="{88281ca8-e525-4a8d-b965-480a7ac2b970}" removed="0"/>
</clbl:labelList>
</file>

<file path=docProps/app.xml><?xml version="1.0" encoding="utf-8"?>
<Properties xmlns="http://schemas.openxmlformats.org/officeDocument/2006/extended-properties" xmlns:vt="http://schemas.openxmlformats.org/officeDocument/2006/docPropsVTypes">
  <Template>3gpp_70.dot</Template>
  <TotalTime>268</TotalTime>
  <Pages>4</Pages>
  <Words>1466</Words>
  <Characters>8357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9804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Abbas Karaki</cp:lastModifiedBy>
  <cp:revision>62</cp:revision>
  <cp:lastPrinted>2019-02-25T14:05:00Z</cp:lastPrinted>
  <dcterms:created xsi:type="dcterms:W3CDTF">2024-11-07T18:05:00Z</dcterms:created>
  <dcterms:modified xsi:type="dcterms:W3CDTF">2024-11-21T11:15:00Z</dcterms:modified>
</cp:coreProperties>
</file>